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89D2F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[NumeFirma]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[RegCom]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[CIF]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[Adresa]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6878C7E1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7C98F154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Nr. Inreg. __________ din ___/___/______</w:t>
      </w:r>
    </w:p>
    <w:p w14:paraId="126F279E" w14:textId="77777777" w:rsidR="00392086" w:rsidRPr="007C4BC9" w:rsidRDefault="00392086" w:rsidP="00392086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09133D49" w14:textId="77777777" w:rsidR="007C4BC9" w:rsidRDefault="007C4BC9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512507A1" w:rsidR="00AF3C59" w:rsidRPr="007C4BC9" w:rsidRDefault="00392086" w:rsidP="00297CBB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7C4BC9">
        <w:rPr>
          <w:rFonts w:ascii="Times New Roman" w:hAnsi="Times New Roman"/>
          <w:b/>
          <w:noProof/>
          <w:sz w:val="24"/>
          <w:szCs w:val="24"/>
        </w:rPr>
        <w:t xml:space="preserve">CONTRACT DE </w:t>
      </w:r>
      <w:r w:rsidRPr="007C4BC9">
        <w:rPr>
          <w:rFonts w:ascii="Times New Roman" w:hAnsi="Times New Roman"/>
          <w:b/>
          <w:noProof/>
          <w:sz w:val="28"/>
          <w:szCs w:val="28"/>
        </w:rPr>
        <w:t>ARENDARE</w:t>
      </w:r>
    </w:p>
    <w:p w14:paraId="4551710F" w14:textId="02696122" w:rsidR="007C4BC9" w:rsidRPr="00DD334A" w:rsidRDefault="00392086" w:rsidP="00297CBB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7C4BC9">
        <w:rPr>
          <w:rFonts w:ascii="Times New Roman" w:hAnsi="Times New Roman"/>
          <w:b/>
          <w:noProof/>
          <w:sz w:val="24"/>
          <w:szCs w:val="24"/>
        </w:rPr>
        <w:t>N</w:t>
      </w:r>
      <w:r w:rsidR="00297CBB">
        <w:rPr>
          <w:rFonts w:ascii="Times New Roman" w:hAnsi="Times New Roman"/>
          <w:b/>
          <w:noProof/>
          <w:sz w:val="24"/>
          <w:szCs w:val="24"/>
        </w:rPr>
        <w:t>r</w:t>
      </w:r>
      <w:r w:rsidRPr="007C4BC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7C4BC9">
        <w:rPr>
          <w:rFonts w:ascii="Times New Roman" w:hAnsi="Times New Roman"/>
          <w:b/>
          <w:bCs/>
          <w:sz w:val="24"/>
          <w:szCs w:val="24"/>
        </w:rPr>
        <w:t>[NrContract]</w:t>
      </w:r>
      <w:r w:rsidR="005A70D0" w:rsidRPr="007C4BC9">
        <w:rPr>
          <w:rFonts w:ascii="Times New Roman" w:hAnsi="Times New Roman"/>
          <w:b/>
          <w:bCs/>
          <w:sz w:val="24"/>
          <w:szCs w:val="24"/>
        </w:rPr>
        <w:t xml:space="preserve"> din </w:t>
      </w:r>
      <w:r w:rsidR="005A70D0" w:rsidRPr="007C4BC9">
        <w:rPr>
          <w:rFonts w:ascii="Times New Roman" w:hAnsi="Times New Roman"/>
          <w:b/>
          <w:noProof/>
          <w:sz w:val="24"/>
          <w:szCs w:val="24"/>
        </w:rPr>
        <w:t>[DataContract]</w:t>
      </w:r>
    </w:p>
    <w:p w14:paraId="30AF62A1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247344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247344">
        <w:rPr>
          <w:rFonts w:ascii="Times New Roman" w:hAnsi="Times New Roman"/>
          <w:b/>
          <w:bCs/>
          <w:sz w:val="20"/>
          <w:szCs w:val="20"/>
        </w:rPr>
        <w:t>[NumeFirma]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247344">
        <w:rPr>
          <w:rFonts w:ascii="Times New Roman" w:hAnsi="Times New Roman"/>
          <w:b/>
          <w:bCs/>
          <w:sz w:val="20"/>
          <w:szCs w:val="20"/>
        </w:rPr>
        <w:t>[Adresa]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247344">
        <w:rPr>
          <w:rFonts w:ascii="Times New Roman" w:hAnsi="Times New Roman"/>
          <w:b/>
          <w:bCs/>
          <w:sz w:val="20"/>
          <w:szCs w:val="20"/>
        </w:rPr>
        <w:t>[CIF]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247344">
        <w:rPr>
          <w:rFonts w:ascii="Times New Roman" w:hAnsi="Times New Roman"/>
          <w:b/>
          <w:bCs/>
          <w:sz w:val="20"/>
          <w:szCs w:val="20"/>
        </w:rPr>
        <w:t>[RegCom]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247344">
        <w:rPr>
          <w:rFonts w:ascii="Times New Roman" w:hAnsi="Times New Roman"/>
          <w:b/>
          <w:bCs/>
          <w:sz w:val="20"/>
          <w:szCs w:val="20"/>
        </w:rPr>
        <w:t>[Administrator]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in calitate de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879A7A4" w14:textId="77777777" w:rsidR="00D8646D" w:rsidRPr="00247344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E20ECAA" w14:textId="77777777" w:rsidR="00CD2B83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247344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B0B27BE" w14:textId="0BF6D99A" w:rsidR="00CD2B83" w:rsidRPr="00247344" w:rsidRDefault="00E71F9B" w:rsidP="00D41B3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bCs/>
          <w:sz w:val="20"/>
          <w:szCs w:val="20"/>
        </w:rPr>
        <w:t>D</w:t>
      </w:r>
      <w:r w:rsidR="00227848" w:rsidRPr="00247344">
        <w:rPr>
          <w:rFonts w:ascii="Times New Roman" w:hAnsi="Times New Roman"/>
          <w:bCs/>
          <w:sz w:val="20"/>
          <w:szCs w:val="20"/>
        </w:rPr>
        <w:t>l/Dna</w:t>
      </w:r>
      <w:r w:rsidRPr="00247344">
        <w:rPr>
          <w:rFonts w:ascii="Times New Roman" w:hAnsi="Times New Roman"/>
          <w:b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</w:rPr>
        <w:t>NumeArendator</w:t>
      </w:r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,</w:t>
      </w:r>
      <w:bookmarkEnd w:id="0"/>
      <w:bookmarkEnd w:id="1"/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domiciliat/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r w:rsidR="00FA026D" w:rsidRPr="00247344">
        <w:rPr>
          <w:rFonts w:ascii="Times New Roman" w:hAnsi="Times New Roman"/>
          <w:b/>
          <w:bCs/>
          <w:sz w:val="20"/>
          <w:szCs w:val="20"/>
        </w:rPr>
        <w:t>Domiciliu</w:t>
      </w:r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Pr="00247344">
        <w:rPr>
          <w:rFonts w:ascii="Times New Roman" w:hAnsi="Times New Roman"/>
          <w:sz w:val="20"/>
          <w:szCs w:val="20"/>
        </w:rPr>
        <w:t>,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CNP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</w:rPr>
        <w:t>CNP</w:t>
      </w:r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025165" w:rsidRPr="00247344">
        <w:rPr>
          <w:rFonts w:ascii="Times New Roman" w:hAnsi="Times New Roman"/>
          <w:sz w:val="20"/>
          <w:szCs w:val="20"/>
        </w:rPr>
        <w:t>posesorul buletinului (c</w:t>
      </w:r>
      <w:r w:rsidR="00025165" w:rsidRPr="00247344">
        <w:rPr>
          <w:rFonts w:ascii="Times New Roman" w:hAnsi="Times New Roman"/>
          <w:sz w:val="20"/>
          <w:szCs w:val="20"/>
          <w:lang w:val="ro-RO"/>
        </w:rPr>
        <w:t>ă</w:t>
      </w:r>
      <w:r w:rsidR="00025165" w:rsidRPr="00247344">
        <w:rPr>
          <w:rFonts w:ascii="Times New Roman" w:hAnsi="Times New Roman"/>
          <w:sz w:val="20"/>
          <w:szCs w:val="20"/>
        </w:rPr>
        <w:t>rţii) de identitate seria</w:t>
      </w:r>
      <w:r w:rsidR="00025165" w:rsidRPr="00247344">
        <w:rPr>
          <w:rFonts w:ascii="Times New Roman" w:hAnsi="Times New Roman"/>
          <w:b/>
          <w:bCs/>
          <w:sz w:val="20"/>
          <w:szCs w:val="20"/>
        </w:rPr>
        <w:t xml:space="preserve"> [</w:t>
      </w:r>
      <w:r w:rsidR="00DA422B" w:rsidRPr="00247344">
        <w:rPr>
          <w:rFonts w:ascii="Times New Roman" w:hAnsi="Times New Roman"/>
          <w:b/>
          <w:bCs/>
          <w:sz w:val="20"/>
          <w:szCs w:val="20"/>
        </w:rPr>
        <w:t>BI_Serie</w:t>
      </w:r>
      <w:r w:rsidR="00025165"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025165" w:rsidRPr="00247344">
        <w:rPr>
          <w:rFonts w:ascii="Times New Roman" w:hAnsi="Times New Roman"/>
          <w:sz w:val="20"/>
          <w:szCs w:val="20"/>
        </w:rPr>
        <w:t xml:space="preserve">, nr. </w:t>
      </w:r>
      <w:r w:rsidR="00025165" w:rsidRPr="00247344">
        <w:rPr>
          <w:rFonts w:ascii="Times New Roman" w:hAnsi="Times New Roman"/>
          <w:b/>
          <w:bCs/>
          <w:sz w:val="20"/>
          <w:szCs w:val="20"/>
        </w:rPr>
        <w:t>[</w:t>
      </w:r>
      <w:r w:rsidR="00DA422B" w:rsidRPr="00247344">
        <w:rPr>
          <w:rFonts w:ascii="Times New Roman" w:hAnsi="Times New Roman"/>
          <w:b/>
          <w:bCs/>
          <w:sz w:val="20"/>
          <w:szCs w:val="20"/>
        </w:rPr>
        <w:t>BI_Numar</w:t>
      </w:r>
      <w:r w:rsidR="00025165"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titular al dreptului de proprietate conform titlului de proprietate </w:t>
      </w:r>
      <w:r w:rsidR="00227848" w:rsidRPr="00247344">
        <w:rPr>
          <w:rFonts w:ascii="Times New Roman" w:hAnsi="Times New Roman"/>
          <w:b/>
          <w:sz w:val="20"/>
          <w:szCs w:val="20"/>
          <w:lang w:val="it-IT"/>
        </w:rPr>
        <w:t>[Act</w:t>
      </w:r>
      <w:r w:rsidR="002F5996" w:rsidRPr="00247344">
        <w:rPr>
          <w:rFonts w:ascii="Times New Roman" w:hAnsi="Times New Roman"/>
          <w:b/>
          <w:sz w:val="20"/>
          <w:szCs w:val="20"/>
          <w:lang w:val="it-IT"/>
        </w:rPr>
        <w:t>P</w:t>
      </w:r>
      <w:r w:rsidR="00B935AB" w:rsidRPr="00247344">
        <w:rPr>
          <w:rFonts w:ascii="Times New Roman" w:hAnsi="Times New Roman"/>
          <w:b/>
          <w:sz w:val="20"/>
          <w:szCs w:val="20"/>
          <w:lang w:val="it-IT"/>
        </w:rPr>
        <w:t>roprietate</w:t>
      </w:r>
      <w:r w:rsidR="00227848" w:rsidRPr="00247344">
        <w:rPr>
          <w:rFonts w:ascii="Times New Roman" w:hAnsi="Times New Roman"/>
          <w:b/>
          <w:sz w:val="20"/>
          <w:szCs w:val="20"/>
          <w:lang w:val="it-IT"/>
        </w:rPr>
        <w:t>],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sau dup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caz, conform hot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rii judec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ti nr.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sau a procesului verbal de punere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 posesie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sau a actului de partaj nr.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, sau a certificatului de mo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tenitor nr.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calitate de </w:t>
      </w:r>
      <w:r w:rsidR="00CD2B83"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6005747" w14:textId="77777777" w:rsidR="00193428" w:rsidRPr="00247344" w:rsidRDefault="00193428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620FB90" w14:textId="77777777" w:rsidR="00CD2B83" w:rsidRPr="00247344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47344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2EE2F9DB" w:rsidR="00B96427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 w:rsidRPr="00247344">
        <w:rPr>
          <w:rFonts w:ascii="Times New Roman" w:hAnsi="Times New Roman"/>
          <w:b/>
          <w:bCs/>
          <w:sz w:val="20"/>
          <w:szCs w:val="20"/>
        </w:rPr>
        <w:t>[SuprafataContract]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  <w:lang w:val="it-IT"/>
        </w:rPr>
        <w:t>Localitate</w:t>
      </w:r>
      <w:r w:rsidR="00CF1FFD">
        <w:rPr>
          <w:rFonts w:ascii="Times New Roman" w:hAnsi="Times New Roman"/>
          <w:b/>
          <w:bCs/>
          <w:sz w:val="20"/>
          <w:szCs w:val="20"/>
          <w:lang w:val="it-IT"/>
        </w:rPr>
        <w:t>Teren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 xml:space="preserve">]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  <w:lang w:val="it-IT"/>
        </w:rPr>
        <w:t>Judet</w:t>
      </w:r>
      <w:r w:rsidR="00CF1FFD">
        <w:rPr>
          <w:rFonts w:ascii="Times New Roman" w:hAnsi="Times New Roman"/>
          <w:b/>
          <w:bCs/>
          <w:sz w:val="20"/>
          <w:szCs w:val="20"/>
          <w:lang w:val="it-IT"/>
        </w:rPr>
        <w:t>Teren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BBC2DCA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1E6BD8" w:rsidRDefault="00972019" w:rsidP="0041724B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[VecinN6] [VecinE6] [VecinS6] [VecinV6]</w:t>
            </w:r>
          </w:p>
        </w:tc>
      </w:tr>
      <w:tr w:rsidR="00972019" w14:paraId="5A150890" w14:textId="77777777" w:rsidTr="00C82E7B">
        <w:tc>
          <w:tcPr>
            <w:tcW w:w="2029" w:type="dxa"/>
            <w:tcBorders>
              <w:bottom w:val="single" w:sz="4" w:space="0" w:color="auto"/>
            </w:tcBorders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0AE04DCB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[VecinN7] [VecinE7] [VecinS7] [VecinV7]</w:t>
            </w:r>
          </w:p>
        </w:tc>
      </w:tr>
      <w:tr w:rsidR="00972019" w14:paraId="213CD588" w14:textId="77777777" w:rsidTr="00C82E7B">
        <w:tc>
          <w:tcPr>
            <w:tcW w:w="2029" w:type="dxa"/>
            <w:tcBorders>
              <w:left w:val="nil"/>
              <w:bottom w:val="nil"/>
              <w:right w:val="nil"/>
            </w:tcBorders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  <w:tcBorders>
              <w:left w:val="nil"/>
              <w:bottom w:val="nil"/>
              <w:right w:val="nil"/>
            </w:tcBorders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C65168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lang w:val="ro-RO"/>
        </w:rPr>
      </w:pPr>
    </w:p>
    <w:p w14:paraId="50B87C86" w14:textId="77777777" w:rsidR="002067E6" w:rsidRPr="00C65168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lang w:val="ro-RO"/>
        </w:rPr>
      </w:pPr>
    </w:p>
    <w:p w14:paraId="508E1125" w14:textId="33DBA307" w:rsidR="00CD2B83" w:rsidRPr="00247344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F606D7A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 w:rsidRPr="00247344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FA026D" w:rsidRPr="00247344">
        <w:rPr>
          <w:rFonts w:ascii="Times New Roman" w:hAnsi="Times New Roman"/>
          <w:noProof/>
          <w:sz w:val="20"/>
          <w:szCs w:val="20"/>
          <w:lang w:val="ro-RO"/>
        </w:rPr>
        <w:t>____________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FA026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A026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  <w:r w:rsidR="00297CBB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A026D" w:rsidRPr="00247344">
        <w:rPr>
          <w:rFonts w:ascii="Times New Roman" w:hAnsi="Times New Roman"/>
          <w:b/>
          <w:bCs/>
          <w:sz w:val="20"/>
          <w:szCs w:val="20"/>
        </w:rPr>
        <w:t>[NumeFirma]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247344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247344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 w:rsidRPr="00247344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 w:rsidRPr="00247344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 w:rsidRPr="00247344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 w:rsidRPr="00247344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 w:rsidRPr="00247344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] kg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bani sau 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 w:rsidRPr="00247344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289DDB18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34292250" w:rsidR="00983450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51BB3278" w:rsidR="00CD2B83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47344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7DFF520F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3F7AEEFF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pie</w:t>
      </w:r>
      <w:r w:rsidR="00297CBB" w:rsidRPr="00247344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A32FFEB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297CBB" w:rsidRPr="00247344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747E0435" w:rsidR="00B16A30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C65168" w:rsidRPr="00247344">
        <w:rPr>
          <w:rFonts w:ascii="Times New Roman" w:hAnsi="Times New Roman"/>
          <w:noProof/>
          <w:sz w:val="20"/>
          <w:szCs w:val="20"/>
          <w:lang w:val="ro-RO"/>
        </w:rPr>
        <w:t>rderea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47344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Daca mostenitorii doresc incetarea contractului dupa decesul arendatorului acesta se poate face dupa incheierea anului agricol in curs.</w:t>
      </w:r>
    </w:p>
    <w:p w14:paraId="57A0BE4E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640DD009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C65168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C65168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509CE32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4381D4C" w14:textId="37B04A99" w:rsidR="00CD2B83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995C00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[DataContract]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</w:t>
      </w:r>
      <w:r w:rsidR="00C65168" w:rsidRPr="00247344">
        <w:rPr>
          <w:rFonts w:ascii="Times New Roman" w:hAnsi="Times New Roman"/>
          <w:noProof/>
          <w:sz w:val="20"/>
          <w:szCs w:val="20"/>
          <w:lang w:val="ro-RO"/>
        </w:rPr>
        <w:t>trei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exemplare originale.</w:t>
      </w:r>
    </w:p>
    <w:p w14:paraId="17C8AAE1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8502B0B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900C68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764"/>
      </w:tblGrid>
      <w:tr w:rsidR="00193428" w:rsidRPr="00247344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77777777" w:rsidR="002067E6" w:rsidRPr="00247344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="00227848"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NumeArendator</w:t>
            </w: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6F96A0A2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009D5E24" w14:textId="77777777" w:rsidR="00227848" w:rsidRPr="00247344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14:paraId="30314526" w14:textId="77777777" w:rsidR="00D8646D" w:rsidRPr="00247344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[NumeFirma]</w:t>
            </w:r>
          </w:p>
          <w:p w14:paraId="1C3958E0" w14:textId="77777777" w:rsidR="00392086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5BB02AFD" w:rsidR="00D8646D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[Administrator]</w:t>
            </w:r>
          </w:p>
        </w:tc>
      </w:tr>
      <w:tr w:rsidR="00D8646D" w:rsidRPr="00247344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4A845BF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6889D8E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2114360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1BD8386C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</w:t>
            </w:r>
            <w:r w:rsidR="00C541C2"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din data ____________</w:t>
            </w:r>
          </w:p>
          <w:p w14:paraId="293050BB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10304E"/>
    <w:rsid w:val="00137842"/>
    <w:rsid w:val="00193428"/>
    <w:rsid w:val="001E26AD"/>
    <w:rsid w:val="001E6BD8"/>
    <w:rsid w:val="002067E6"/>
    <w:rsid w:val="00227848"/>
    <w:rsid w:val="0024373B"/>
    <w:rsid w:val="00247344"/>
    <w:rsid w:val="00297CBB"/>
    <w:rsid w:val="002B077E"/>
    <w:rsid w:val="002F5996"/>
    <w:rsid w:val="00310C15"/>
    <w:rsid w:val="00392086"/>
    <w:rsid w:val="003E67FA"/>
    <w:rsid w:val="004C599B"/>
    <w:rsid w:val="004C7E7F"/>
    <w:rsid w:val="005A70D0"/>
    <w:rsid w:val="00615B2D"/>
    <w:rsid w:val="00633E37"/>
    <w:rsid w:val="00655719"/>
    <w:rsid w:val="006A7BCC"/>
    <w:rsid w:val="00723EA4"/>
    <w:rsid w:val="0073236F"/>
    <w:rsid w:val="00776EF4"/>
    <w:rsid w:val="0079157B"/>
    <w:rsid w:val="00797381"/>
    <w:rsid w:val="007C3CDF"/>
    <w:rsid w:val="007C4BC9"/>
    <w:rsid w:val="008B1029"/>
    <w:rsid w:val="00972019"/>
    <w:rsid w:val="00983450"/>
    <w:rsid w:val="00995C00"/>
    <w:rsid w:val="00AF3C59"/>
    <w:rsid w:val="00B03DF2"/>
    <w:rsid w:val="00B16A30"/>
    <w:rsid w:val="00B47008"/>
    <w:rsid w:val="00B935AB"/>
    <w:rsid w:val="00B96427"/>
    <w:rsid w:val="00C541C2"/>
    <w:rsid w:val="00C63262"/>
    <w:rsid w:val="00C65168"/>
    <w:rsid w:val="00C82E7B"/>
    <w:rsid w:val="00CB44A3"/>
    <w:rsid w:val="00CD2B83"/>
    <w:rsid w:val="00CF1FFD"/>
    <w:rsid w:val="00D41B35"/>
    <w:rsid w:val="00D8646D"/>
    <w:rsid w:val="00DA422B"/>
    <w:rsid w:val="00DB6E5E"/>
    <w:rsid w:val="00DD334A"/>
    <w:rsid w:val="00E2365C"/>
    <w:rsid w:val="00E71F9B"/>
    <w:rsid w:val="00FA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1115</TotalTime>
  <Pages>3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39</cp:revision>
  <cp:lastPrinted>2018-10-18T08:12:00Z</cp:lastPrinted>
  <dcterms:created xsi:type="dcterms:W3CDTF">2018-10-18T10:51:00Z</dcterms:created>
  <dcterms:modified xsi:type="dcterms:W3CDTF">2021-01-28T12:08:00Z</dcterms:modified>
</cp:coreProperties>
</file>