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89D2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[NumeFirma]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4512DEA1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[RegCom]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FF3960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[CIF]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3ED0B9E8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[Adresa]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6878C7E1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C98F154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noProof/>
          <w:sz w:val="20"/>
          <w:szCs w:val="20"/>
          <w:lang w:val="ro-RO"/>
        </w:rPr>
        <w:t>Nr. Inreg. __________ din ___/___/______</w:t>
      </w:r>
    </w:p>
    <w:p w14:paraId="5C5085DD" w14:textId="79661DBC" w:rsidR="003B23B3" w:rsidRDefault="003B23B3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5D8FB127" w14:textId="77777777" w:rsidR="00EA7748" w:rsidRDefault="00EA7748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9DA0261" w14:textId="28B25416" w:rsidR="00AF3C59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CONTRACT DE ARENDA</w:t>
      </w:r>
      <w:r w:rsidR="000F4791">
        <w:rPr>
          <w:rFonts w:ascii="Times New Roman" w:hAnsi="Times New Roman"/>
          <w:b/>
          <w:noProof/>
          <w:sz w:val="24"/>
          <w:szCs w:val="24"/>
        </w:rPr>
        <w:t>RE</w:t>
      </w:r>
    </w:p>
    <w:p w14:paraId="010ED288" w14:textId="76028001" w:rsidR="00392086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N</w:t>
      </w:r>
      <w:r w:rsidR="00925D86">
        <w:rPr>
          <w:rFonts w:ascii="Times New Roman" w:hAnsi="Times New Roman"/>
          <w:b/>
          <w:noProof/>
          <w:sz w:val="24"/>
          <w:szCs w:val="24"/>
        </w:rPr>
        <w:t>r</w:t>
      </w:r>
      <w:r w:rsidRPr="00B41BFD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NrContract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0F4791">
        <w:rPr>
          <w:rFonts w:ascii="Times New Roman" w:hAnsi="Times New Roman"/>
          <w:b/>
          <w:bCs/>
          <w:sz w:val="24"/>
          <w:szCs w:val="24"/>
        </w:rPr>
        <w:t xml:space="preserve"> din [datacontract]</w:t>
      </w:r>
    </w:p>
    <w:p w14:paraId="114DB5CB" w14:textId="6C8C08BF" w:rsidR="002D4430" w:rsidRDefault="002D4430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53387096" w14:textId="77777777" w:rsidR="00EA7748" w:rsidRPr="00B41BFD" w:rsidRDefault="00EA7748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30AF62A1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B23B3">
        <w:rPr>
          <w:rFonts w:ascii="Times New Roman" w:hAnsi="Times New Roman"/>
          <w:noProof/>
          <w:sz w:val="20"/>
          <w:szCs w:val="20"/>
          <w:lang w:val="ro-RO"/>
        </w:rPr>
        <w:t>Incheiat intre:</w:t>
      </w:r>
    </w:p>
    <w:p w14:paraId="53678F4F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6F1A05B" w14:textId="77777777" w:rsidR="00392086" w:rsidRPr="003B23B3" w:rsidRDefault="00392086" w:rsidP="0039208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B23B3">
        <w:rPr>
          <w:rFonts w:ascii="Times New Roman" w:hAnsi="Times New Roman"/>
          <w:noProof/>
          <w:sz w:val="20"/>
          <w:szCs w:val="20"/>
          <w:lang w:val="ro-RO"/>
        </w:rPr>
        <w:t xml:space="preserve">Societatea comerciala </w:t>
      </w:r>
      <w:r w:rsidRPr="003B23B3">
        <w:rPr>
          <w:rFonts w:ascii="Times New Roman" w:hAnsi="Times New Roman"/>
          <w:b/>
          <w:bCs/>
          <w:sz w:val="20"/>
          <w:szCs w:val="20"/>
        </w:rPr>
        <w:t>[NumeFirma]</w:t>
      </w:r>
      <w:r w:rsidRPr="003B23B3">
        <w:rPr>
          <w:rFonts w:ascii="Times New Roman" w:hAnsi="Times New Roman"/>
          <w:noProof/>
          <w:sz w:val="20"/>
          <w:szCs w:val="20"/>
          <w:lang w:val="ro-RO"/>
        </w:rPr>
        <w:t xml:space="preserve"> cu sediul  in </w:t>
      </w:r>
      <w:r w:rsidRPr="003B23B3">
        <w:rPr>
          <w:rFonts w:ascii="Times New Roman" w:hAnsi="Times New Roman"/>
          <w:b/>
          <w:bCs/>
          <w:sz w:val="20"/>
          <w:szCs w:val="20"/>
        </w:rPr>
        <w:t>[Adresa]</w:t>
      </w:r>
      <w:r w:rsidRPr="003B23B3">
        <w:rPr>
          <w:rFonts w:ascii="Times New Roman" w:hAnsi="Times New Roman"/>
          <w:noProof/>
          <w:sz w:val="20"/>
          <w:szCs w:val="20"/>
          <w:lang w:val="ro-RO"/>
        </w:rPr>
        <w:t xml:space="preserve">, cod unic de inregistrare </w:t>
      </w:r>
      <w:r w:rsidRPr="003B23B3">
        <w:rPr>
          <w:rFonts w:ascii="Times New Roman" w:hAnsi="Times New Roman"/>
          <w:b/>
          <w:bCs/>
          <w:sz w:val="20"/>
          <w:szCs w:val="20"/>
        </w:rPr>
        <w:t>[CIF]</w:t>
      </w:r>
      <w:r w:rsidRPr="003B23B3">
        <w:rPr>
          <w:rFonts w:ascii="Times New Roman" w:hAnsi="Times New Roman"/>
          <w:noProof/>
          <w:sz w:val="20"/>
          <w:szCs w:val="20"/>
          <w:lang w:val="ro-RO"/>
        </w:rPr>
        <w:t xml:space="preserve">, inregistrata la Registrul Comertului sub numarul </w:t>
      </w:r>
      <w:r w:rsidRPr="003B23B3">
        <w:rPr>
          <w:rFonts w:ascii="Times New Roman" w:hAnsi="Times New Roman"/>
          <w:b/>
          <w:bCs/>
          <w:sz w:val="20"/>
          <w:szCs w:val="20"/>
        </w:rPr>
        <w:t>[RegCom]</w:t>
      </w:r>
      <w:r w:rsidRPr="003B23B3">
        <w:rPr>
          <w:rFonts w:ascii="Times New Roman" w:hAnsi="Times New Roman"/>
          <w:noProof/>
          <w:sz w:val="20"/>
          <w:szCs w:val="20"/>
          <w:lang w:val="ro-RO"/>
        </w:rPr>
        <w:t xml:space="preserve">, reprezentata legal de </w:t>
      </w:r>
      <w:r w:rsidRPr="003B23B3">
        <w:rPr>
          <w:rFonts w:ascii="Times New Roman" w:hAnsi="Times New Roman"/>
          <w:b/>
          <w:bCs/>
          <w:sz w:val="20"/>
          <w:szCs w:val="20"/>
        </w:rPr>
        <w:t>[Administrator]</w:t>
      </w:r>
      <w:r w:rsidRPr="003B23B3">
        <w:rPr>
          <w:rFonts w:ascii="Times New Roman" w:hAnsi="Times New Roman"/>
          <w:noProof/>
          <w:sz w:val="20"/>
          <w:szCs w:val="20"/>
          <w:lang w:val="ro-RO"/>
        </w:rPr>
        <w:t xml:space="preserve">, in calitate de </w:t>
      </w:r>
      <w:r w:rsidRPr="003B23B3">
        <w:rPr>
          <w:rFonts w:ascii="Times New Roman" w:hAnsi="Times New Roman"/>
          <w:b/>
          <w:noProof/>
          <w:sz w:val="20"/>
          <w:szCs w:val="20"/>
          <w:lang w:val="ro-RO"/>
        </w:rPr>
        <w:t>ARENDAS</w:t>
      </w:r>
      <w:r w:rsidRPr="003B23B3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879A7A4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0E20ECAA" w14:textId="77777777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</w:p>
    <w:p w14:paraId="2023DE12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1B0B27BE" w14:textId="190E8B35" w:rsidR="00CD2B83" w:rsidRPr="00955410" w:rsidRDefault="00E71F9B" w:rsidP="009D5C02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955410">
        <w:rPr>
          <w:rFonts w:ascii="Times New Roman" w:hAnsi="Times New Roman"/>
          <w:bCs/>
          <w:sz w:val="20"/>
          <w:szCs w:val="20"/>
        </w:rPr>
        <w:t>D</w:t>
      </w:r>
      <w:r w:rsidR="00227848" w:rsidRPr="00955410">
        <w:rPr>
          <w:rFonts w:ascii="Times New Roman" w:hAnsi="Times New Roman"/>
          <w:bCs/>
          <w:sz w:val="20"/>
          <w:szCs w:val="20"/>
        </w:rPr>
        <w:t>l/Dna</w:t>
      </w:r>
      <w:r w:rsidRPr="00955410">
        <w:rPr>
          <w:rFonts w:ascii="Times New Roman" w:hAnsi="Times New Roman"/>
          <w:b/>
          <w:bCs/>
          <w:sz w:val="20"/>
          <w:szCs w:val="20"/>
        </w:rPr>
        <w:t xml:space="preserve"> </w:t>
      </w:r>
      <w:bookmarkStart w:id="0" w:name="OLE_LINK4"/>
      <w:bookmarkStart w:id="1" w:name="OLE_LINK5"/>
      <w:r w:rsidRPr="00955410">
        <w:rPr>
          <w:rFonts w:ascii="Times New Roman" w:hAnsi="Times New Roman"/>
          <w:b/>
          <w:bCs/>
          <w:sz w:val="20"/>
          <w:szCs w:val="20"/>
        </w:rPr>
        <w:t>[</w:t>
      </w:r>
      <w:r w:rsidR="00227848" w:rsidRPr="00955410">
        <w:rPr>
          <w:rFonts w:ascii="Times New Roman" w:hAnsi="Times New Roman"/>
          <w:b/>
          <w:bCs/>
          <w:sz w:val="20"/>
          <w:szCs w:val="20"/>
        </w:rPr>
        <w:t>NumeArendator</w:t>
      </w:r>
      <w:r w:rsidRPr="00955410">
        <w:rPr>
          <w:rFonts w:ascii="Times New Roman" w:hAnsi="Times New Roman"/>
          <w:b/>
          <w:bCs/>
          <w:sz w:val="20"/>
          <w:szCs w:val="20"/>
        </w:rPr>
        <w:t>]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,</w:t>
      </w:r>
      <w:bookmarkEnd w:id="0"/>
      <w:bookmarkEnd w:id="1"/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domiciliat/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955410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955410">
        <w:rPr>
          <w:rFonts w:ascii="Times New Roman" w:hAnsi="Times New Roman"/>
          <w:b/>
          <w:bCs/>
          <w:sz w:val="20"/>
          <w:szCs w:val="20"/>
        </w:rPr>
        <w:t>[</w:t>
      </w:r>
      <w:r w:rsidR="00891A16" w:rsidRPr="00955410">
        <w:rPr>
          <w:rFonts w:ascii="Times New Roman" w:hAnsi="Times New Roman"/>
          <w:b/>
          <w:bCs/>
          <w:sz w:val="20"/>
          <w:szCs w:val="20"/>
        </w:rPr>
        <w:t>Domiciliu</w:t>
      </w:r>
      <w:r w:rsidRPr="00955410">
        <w:rPr>
          <w:rFonts w:ascii="Times New Roman" w:hAnsi="Times New Roman"/>
          <w:b/>
          <w:bCs/>
          <w:sz w:val="20"/>
          <w:szCs w:val="20"/>
        </w:rPr>
        <w:t>]</w:t>
      </w:r>
      <w:r w:rsidRPr="00955410">
        <w:rPr>
          <w:rFonts w:ascii="Times New Roman" w:hAnsi="Times New Roman"/>
          <w:sz w:val="20"/>
          <w:szCs w:val="20"/>
        </w:rPr>
        <w:t>,</w:t>
      </w:r>
      <w:r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CNP</w:t>
      </w:r>
      <w:r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955410">
        <w:rPr>
          <w:rFonts w:ascii="Times New Roman" w:hAnsi="Times New Roman"/>
          <w:b/>
          <w:bCs/>
          <w:sz w:val="20"/>
          <w:szCs w:val="20"/>
        </w:rPr>
        <w:t>[</w:t>
      </w:r>
      <w:r w:rsidR="00227848" w:rsidRPr="00955410">
        <w:rPr>
          <w:rFonts w:ascii="Times New Roman" w:hAnsi="Times New Roman"/>
          <w:b/>
          <w:bCs/>
          <w:sz w:val="20"/>
          <w:szCs w:val="20"/>
        </w:rPr>
        <w:t>CNP</w:t>
      </w:r>
      <w:r w:rsidRPr="00955410">
        <w:rPr>
          <w:rFonts w:ascii="Times New Roman" w:hAnsi="Times New Roman"/>
          <w:b/>
          <w:bCs/>
          <w:sz w:val="20"/>
          <w:szCs w:val="20"/>
        </w:rPr>
        <w:t>]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025165" w:rsidRPr="00955410">
        <w:rPr>
          <w:rFonts w:ascii="Times New Roman" w:hAnsi="Times New Roman"/>
          <w:sz w:val="20"/>
          <w:szCs w:val="20"/>
        </w:rPr>
        <w:t>posesorul buletinului (c</w:t>
      </w:r>
      <w:r w:rsidR="00025165" w:rsidRPr="00955410">
        <w:rPr>
          <w:rFonts w:ascii="Times New Roman" w:hAnsi="Times New Roman"/>
          <w:sz w:val="20"/>
          <w:szCs w:val="20"/>
          <w:lang w:val="ro-RO"/>
        </w:rPr>
        <w:t>ă</w:t>
      </w:r>
      <w:r w:rsidR="00025165" w:rsidRPr="00955410">
        <w:rPr>
          <w:rFonts w:ascii="Times New Roman" w:hAnsi="Times New Roman"/>
          <w:sz w:val="20"/>
          <w:szCs w:val="20"/>
        </w:rPr>
        <w:t>rţii) de identitate seria</w:t>
      </w:r>
      <w:r w:rsidR="00025165" w:rsidRPr="00955410">
        <w:rPr>
          <w:rFonts w:ascii="Times New Roman" w:hAnsi="Times New Roman"/>
          <w:b/>
          <w:bCs/>
          <w:sz w:val="20"/>
          <w:szCs w:val="20"/>
        </w:rPr>
        <w:t xml:space="preserve"> [</w:t>
      </w:r>
      <w:r w:rsidR="00DA422B" w:rsidRPr="00955410">
        <w:rPr>
          <w:rFonts w:ascii="Times New Roman" w:hAnsi="Times New Roman"/>
          <w:b/>
          <w:bCs/>
          <w:sz w:val="20"/>
          <w:szCs w:val="20"/>
        </w:rPr>
        <w:t>BI_Serie</w:t>
      </w:r>
      <w:r w:rsidR="00025165" w:rsidRPr="00955410">
        <w:rPr>
          <w:rFonts w:ascii="Times New Roman" w:hAnsi="Times New Roman"/>
          <w:b/>
          <w:bCs/>
          <w:sz w:val="20"/>
          <w:szCs w:val="20"/>
        </w:rPr>
        <w:t>]</w:t>
      </w:r>
      <w:r w:rsidR="00025165" w:rsidRPr="00955410">
        <w:rPr>
          <w:rFonts w:ascii="Times New Roman" w:hAnsi="Times New Roman"/>
          <w:sz w:val="20"/>
          <w:szCs w:val="20"/>
        </w:rPr>
        <w:t xml:space="preserve">, nr. </w:t>
      </w:r>
      <w:r w:rsidR="00025165" w:rsidRPr="00955410">
        <w:rPr>
          <w:rFonts w:ascii="Times New Roman" w:hAnsi="Times New Roman"/>
          <w:b/>
          <w:bCs/>
          <w:sz w:val="20"/>
          <w:szCs w:val="20"/>
        </w:rPr>
        <w:t>[</w:t>
      </w:r>
      <w:r w:rsidR="00DA422B" w:rsidRPr="00955410">
        <w:rPr>
          <w:rFonts w:ascii="Times New Roman" w:hAnsi="Times New Roman"/>
          <w:b/>
          <w:bCs/>
          <w:sz w:val="20"/>
          <w:szCs w:val="20"/>
        </w:rPr>
        <w:t>BI_Numar</w:t>
      </w:r>
      <w:r w:rsidR="00025165" w:rsidRPr="00955410">
        <w:rPr>
          <w:rFonts w:ascii="Times New Roman" w:hAnsi="Times New Roman"/>
          <w:b/>
          <w:bCs/>
          <w:sz w:val="20"/>
          <w:szCs w:val="20"/>
        </w:rPr>
        <w:t>]</w:t>
      </w:r>
      <w:r w:rsidR="00025165" w:rsidRPr="00955410">
        <w:rPr>
          <w:rFonts w:ascii="Times New Roman" w:hAnsi="Times New Roman"/>
          <w:sz w:val="20"/>
          <w:szCs w:val="20"/>
        </w:rPr>
        <w:t>,</w:t>
      </w:r>
      <w:r w:rsidR="004C67B1" w:rsidRPr="00955410">
        <w:rPr>
          <w:rFonts w:ascii="Times New Roman" w:hAnsi="Times New Roman"/>
          <w:sz w:val="20"/>
          <w:szCs w:val="20"/>
        </w:rPr>
        <w:t xml:space="preserve"> 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titular al dreptului de proprietate conform titlului de proprietate </w:t>
      </w:r>
      <w:r w:rsidR="00227848" w:rsidRPr="00955410">
        <w:rPr>
          <w:rFonts w:ascii="Times New Roman" w:hAnsi="Times New Roman"/>
          <w:b/>
          <w:sz w:val="20"/>
          <w:szCs w:val="20"/>
          <w:lang w:val="it-IT"/>
        </w:rPr>
        <w:t>[Act</w:t>
      </w:r>
      <w:r w:rsidR="002F5996" w:rsidRPr="00955410">
        <w:rPr>
          <w:rFonts w:ascii="Times New Roman" w:hAnsi="Times New Roman"/>
          <w:b/>
          <w:sz w:val="20"/>
          <w:szCs w:val="20"/>
          <w:lang w:val="it-IT"/>
        </w:rPr>
        <w:t>P</w:t>
      </w:r>
      <w:r w:rsidR="00B935AB" w:rsidRPr="00955410">
        <w:rPr>
          <w:rFonts w:ascii="Times New Roman" w:hAnsi="Times New Roman"/>
          <w:b/>
          <w:sz w:val="20"/>
          <w:szCs w:val="20"/>
          <w:lang w:val="it-IT"/>
        </w:rPr>
        <w:t>roprietate</w:t>
      </w:r>
      <w:r w:rsidR="00227848" w:rsidRPr="00955410">
        <w:rPr>
          <w:rFonts w:ascii="Times New Roman" w:hAnsi="Times New Roman"/>
          <w:b/>
          <w:sz w:val="20"/>
          <w:szCs w:val="20"/>
          <w:lang w:val="it-IT"/>
        </w:rPr>
        <w:t>],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sau dup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caz, conform hot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rii judec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ti nr.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D8646D" w:rsidRPr="00955410">
        <w:rPr>
          <w:rFonts w:ascii="Times New Roman" w:hAnsi="Times New Roman"/>
          <w:noProof/>
          <w:sz w:val="20"/>
          <w:szCs w:val="20"/>
          <w:lang w:val="ro-RO"/>
        </w:rPr>
        <w:t>____________________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, sau a procesului verbal de punere </w:t>
      </w:r>
      <w:r w:rsidR="00193428" w:rsidRPr="00955410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n posesie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D8646D" w:rsidRPr="00955410">
        <w:rPr>
          <w:rFonts w:ascii="Times New Roman" w:hAnsi="Times New Roman"/>
          <w:noProof/>
          <w:sz w:val="20"/>
          <w:szCs w:val="20"/>
          <w:lang w:val="ro-RO"/>
        </w:rPr>
        <w:t>____________________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sau a actului de partaj nr.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D8646D" w:rsidRPr="00955410">
        <w:rPr>
          <w:rFonts w:ascii="Times New Roman" w:hAnsi="Times New Roman"/>
          <w:noProof/>
          <w:sz w:val="20"/>
          <w:szCs w:val="20"/>
          <w:lang w:val="ro-RO"/>
        </w:rPr>
        <w:t>____________________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, sau a certificatului de mo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tenitor nr.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D8646D" w:rsidRPr="00955410">
        <w:rPr>
          <w:rFonts w:ascii="Times New Roman" w:hAnsi="Times New Roman"/>
          <w:noProof/>
          <w:sz w:val="20"/>
          <w:szCs w:val="20"/>
          <w:lang w:val="ro-RO"/>
        </w:rPr>
        <w:t>____________________</w:t>
      </w:r>
      <w:r w:rsidR="00B96427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955410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 xml:space="preserve">n calitate de </w:t>
      </w:r>
      <w:r w:rsidR="00CD2B83" w:rsidRPr="00955410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="00CD2B83" w:rsidRPr="00955410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6005747" w14:textId="77777777" w:rsidR="00193428" w:rsidRPr="002067E6" w:rsidRDefault="00193428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620FB90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P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de comun acord, au convenit urm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5A5F82B3" w14:textId="77777777" w:rsidR="003E67FA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D26007F" w14:textId="4FB14C84" w:rsidR="00B96427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Obiectul contractului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reprezint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suprafa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227848">
        <w:rPr>
          <w:b/>
          <w:bCs/>
        </w:rPr>
        <w:t>[SuprafataContract]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ha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situat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extravilanul localit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Localitate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 xml:space="preserve">]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Jude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Judet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amplasat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: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55EDB817" w14:textId="77777777"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14:paraId="6EF544E5" w14:textId="77777777" w:rsidTr="00972019">
        <w:tc>
          <w:tcPr>
            <w:tcW w:w="2029" w:type="dxa"/>
          </w:tcPr>
          <w:p w14:paraId="14B26CC3" w14:textId="77777777" w:rsidR="00CA45BB" w:rsidRPr="00CA45BB" w:rsidRDefault="00CA45BB" w:rsidP="00CA45BB">
            <w:pPr>
              <w:spacing w:line="240" w:lineRule="auto"/>
              <w:rPr>
                <w:b/>
                <w:bCs/>
                <w:sz w:val="6"/>
                <w:szCs w:val="6"/>
              </w:rPr>
            </w:pPr>
          </w:p>
          <w:p w14:paraId="1BBC2DCA" w14:textId="0F002C5C" w:rsidR="00972019" w:rsidRPr="008729BD" w:rsidRDefault="00972019" w:rsidP="00CA45BB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Act Proprietate</w:t>
            </w:r>
          </w:p>
        </w:tc>
        <w:tc>
          <w:tcPr>
            <w:tcW w:w="1260" w:type="dxa"/>
            <w:vAlign w:val="center"/>
          </w:tcPr>
          <w:p w14:paraId="1D355349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</w:p>
        </w:tc>
        <w:tc>
          <w:tcPr>
            <w:tcW w:w="1170" w:type="dxa"/>
            <w:vAlign w:val="center"/>
          </w:tcPr>
          <w:p w14:paraId="21C8D424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</w:p>
        </w:tc>
        <w:tc>
          <w:tcPr>
            <w:tcW w:w="1260" w:type="dxa"/>
            <w:vAlign w:val="center"/>
          </w:tcPr>
          <w:p w14:paraId="307F1A88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</w:p>
          <w:p w14:paraId="1729A8C1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14:paraId="343BA352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Vecini</w:t>
            </w:r>
          </w:p>
        </w:tc>
      </w:tr>
      <w:tr w:rsidR="00972019" w14:paraId="2C1BD8F5" w14:textId="77777777" w:rsidTr="00972019">
        <w:tc>
          <w:tcPr>
            <w:tcW w:w="2029" w:type="dxa"/>
          </w:tcPr>
          <w:p w14:paraId="526109AA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[ActP1]</w:t>
            </w:r>
          </w:p>
        </w:tc>
        <w:tc>
          <w:tcPr>
            <w:tcW w:w="1260" w:type="dxa"/>
            <w:vAlign w:val="center"/>
          </w:tcPr>
          <w:p w14:paraId="6FBC9DFD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[T1]</w:t>
            </w:r>
          </w:p>
        </w:tc>
        <w:tc>
          <w:tcPr>
            <w:tcW w:w="1170" w:type="dxa"/>
            <w:vAlign w:val="center"/>
          </w:tcPr>
          <w:p w14:paraId="3205EDF2" w14:textId="77777777"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14:paraId="28861A48" w14:textId="77777777"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14:paraId="3BAB0CEE" w14:textId="77777777" w:rsidR="00972019" w:rsidRPr="00B86A5E" w:rsidRDefault="00972019" w:rsidP="004172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[VecinN1] [VecinE1] [VecinS1] [VecinV1]</w:t>
            </w:r>
          </w:p>
        </w:tc>
      </w:tr>
      <w:tr w:rsidR="00972019" w14:paraId="66D9F0A0" w14:textId="77777777" w:rsidTr="00972019">
        <w:tc>
          <w:tcPr>
            <w:tcW w:w="2029" w:type="dxa"/>
          </w:tcPr>
          <w:p w14:paraId="435F085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[ActP2]</w:t>
            </w:r>
          </w:p>
        </w:tc>
        <w:tc>
          <w:tcPr>
            <w:tcW w:w="1260" w:type="dxa"/>
            <w:vAlign w:val="center"/>
          </w:tcPr>
          <w:p w14:paraId="2FCEF90C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14:paraId="3235113C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[P2]</w:t>
            </w:r>
          </w:p>
        </w:tc>
        <w:tc>
          <w:tcPr>
            <w:tcW w:w="1260" w:type="dxa"/>
            <w:vAlign w:val="center"/>
          </w:tcPr>
          <w:p w14:paraId="38E2F66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3911" w:type="dxa"/>
          </w:tcPr>
          <w:p w14:paraId="76138B75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[VecinN2] [VecinE2] [VecinS2] [VecinV2]</w:t>
            </w:r>
          </w:p>
        </w:tc>
      </w:tr>
      <w:tr w:rsidR="00972019" w14:paraId="4DD8EC41" w14:textId="77777777" w:rsidTr="00972019">
        <w:tc>
          <w:tcPr>
            <w:tcW w:w="2029" w:type="dxa"/>
          </w:tcPr>
          <w:p w14:paraId="51F12455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[ActP3]</w:t>
            </w:r>
          </w:p>
        </w:tc>
        <w:tc>
          <w:tcPr>
            <w:tcW w:w="1260" w:type="dxa"/>
            <w:vAlign w:val="center"/>
          </w:tcPr>
          <w:p w14:paraId="2B0BB48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14:paraId="7B19B592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[P3]</w:t>
            </w:r>
          </w:p>
        </w:tc>
        <w:tc>
          <w:tcPr>
            <w:tcW w:w="1260" w:type="dxa"/>
            <w:vAlign w:val="center"/>
          </w:tcPr>
          <w:p w14:paraId="24579F05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3911" w:type="dxa"/>
          </w:tcPr>
          <w:p w14:paraId="507C5BC1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[VecinN3] [VecinE3] [VecinS3] [VecinV3]</w:t>
            </w:r>
          </w:p>
        </w:tc>
      </w:tr>
      <w:tr w:rsidR="00972019" w14:paraId="0BFF8430" w14:textId="77777777" w:rsidTr="00972019">
        <w:tc>
          <w:tcPr>
            <w:tcW w:w="2029" w:type="dxa"/>
          </w:tcPr>
          <w:p w14:paraId="15EC5E1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[ActP4]</w:t>
            </w:r>
          </w:p>
        </w:tc>
        <w:tc>
          <w:tcPr>
            <w:tcW w:w="1260" w:type="dxa"/>
            <w:vAlign w:val="center"/>
          </w:tcPr>
          <w:p w14:paraId="27E28873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14:paraId="3899736D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[P4]</w:t>
            </w:r>
          </w:p>
        </w:tc>
        <w:tc>
          <w:tcPr>
            <w:tcW w:w="1260" w:type="dxa"/>
            <w:vAlign w:val="center"/>
          </w:tcPr>
          <w:p w14:paraId="71EDF9A8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14:paraId="518F92CC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[VecinN4] [VecinE4] [VecinS4] [VecinV4]</w:t>
            </w:r>
          </w:p>
        </w:tc>
      </w:tr>
      <w:tr w:rsidR="00972019" w14:paraId="08CD6E1C" w14:textId="77777777" w:rsidTr="00972019">
        <w:tc>
          <w:tcPr>
            <w:tcW w:w="2029" w:type="dxa"/>
          </w:tcPr>
          <w:p w14:paraId="647EE460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[ActP5]</w:t>
            </w:r>
          </w:p>
        </w:tc>
        <w:tc>
          <w:tcPr>
            <w:tcW w:w="1260" w:type="dxa"/>
            <w:vAlign w:val="center"/>
          </w:tcPr>
          <w:p w14:paraId="730C26E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14:paraId="343CE7DF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[P5]</w:t>
            </w:r>
          </w:p>
        </w:tc>
        <w:tc>
          <w:tcPr>
            <w:tcW w:w="1260" w:type="dxa"/>
            <w:vAlign w:val="center"/>
          </w:tcPr>
          <w:p w14:paraId="1F983759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14:paraId="2D9002F0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[VecinN5] [VecinE5] [VecinS5] [VecinV5]</w:t>
            </w:r>
          </w:p>
        </w:tc>
      </w:tr>
      <w:tr w:rsidR="00972019" w14:paraId="4234904F" w14:textId="77777777" w:rsidTr="00972019">
        <w:tc>
          <w:tcPr>
            <w:tcW w:w="2029" w:type="dxa"/>
          </w:tcPr>
          <w:p w14:paraId="4C05CF2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[ActP6]</w:t>
            </w:r>
          </w:p>
        </w:tc>
        <w:tc>
          <w:tcPr>
            <w:tcW w:w="1260" w:type="dxa"/>
            <w:vAlign w:val="center"/>
          </w:tcPr>
          <w:p w14:paraId="15E8369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14:paraId="08827C7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[P6]</w:t>
            </w:r>
          </w:p>
        </w:tc>
        <w:tc>
          <w:tcPr>
            <w:tcW w:w="1260" w:type="dxa"/>
            <w:vAlign w:val="center"/>
          </w:tcPr>
          <w:p w14:paraId="10EDE3FC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14:paraId="114FEC9A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[VecinN6] [VecinE6] [VecinS6] [VecinV6]</w:t>
            </w:r>
          </w:p>
        </w:tc>
      </w:tr>
      <w:tr w:rsidR="00972019" w14:paraId="5A150890" w14:textId="77777777" w:rsidTr="00972019">
        <w:tc>
          <w:tcPr>
            <w:tcW w:w="2029" w:type="dxa"/>
          </w:tcPr>
          <w:p w14:paraId="759101A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[ActP7]</w:t>
            </w:r>
          </w:p>
        </w:tc>
        <w:tc>
          <w:tcPr>
            <w:tcW w:w="1260" w:type="dxa"/>
            <w:vAlign w:val="center"/>
          </w:tcPr>
          <w:p w14:paraId="56F99DDD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vAlign w:val="center"/>
          </w:tcPr>
          <w:p w14:paraId="412A0FA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[P7]</w:t>
            </w:r>
          </w:p>
        </w:tc>
        <w:tc>
          <w:tcPr>
            <w:tcW w:w="1260" w:type="dxa"/>
            <w:vAlign w:val="center"/>
          </w:tcPr>
          <w:p w14:paraId="05A7A13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</w:tcPr>
          <w:p w14:paraId="0AE04DCB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[VecinN7] [VecinE7] [VecinS7] [VecinV7]</w:t>
            </w:r>
          </w:p>
        </w:tc>
      </w:tr>
      <w:tr w:rsidR="00972019" w14:paraId="213CD588" w14:textId="77777777" w:rsidTr="00AC1811">
        <w:trPr>
          <w:trHeight w:val="70"/>
        </w:trPr>
        <w:tc>
          <w:tcPr>
            <w:tcW w:w="2029" w:type="dxa"/>
          </w:tcPr>
          <w:p w14:paraId="73F64F6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4B51337B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14:paraId="0530C257" w14:textId="77777777" w:rsidR="00972019" w:rsidRPr="007D1835" w:rsidRDefault="00972019" w:rsidP="009720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vAlign w:val="center"/>
          </w:tcPr>
          <w:p w14:paraId="3A9C301D" w14:textId="77777777" w:rsidR="00972019" w:rsidRPr="007D1835" w:rsidRDefault="00972019" w:rsidP="0097201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[SuprafT]</w:t>
            </w:r>
          </w:p>
        </w:tc>
        <w:tc>
          <w:tcPr>
            <w:tcW w:w="3911" w:type="dxa"/>
          </w:tcPr>
          <w:p w14:paraId="14EE9E55" w14:textId="77777777" w:rsidR="00972019" w:rsidRDefault="00972019" w:rsidP="00972019">
            <w:pPr>
              <w:rPr>
                <w:rFonts w:ascii="Arial" w:hAnsi="Arial" w:cs="Arial"/>
              </w:rPr>
            </w:pPr>
          </w:p>
        </w:tc>
      </w:tr>
    </w:tbl>
    <w:p w14:paraId="35D89427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B87C86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8E1125" w14:textId="77777777" w:rsidR="00CD2B83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(2) Terenul ce face obiectul contractului face parte din categoria de folosin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arabil.</w:t>
      </w:r>
    </w:p>
    <w:p w14:paraId="7534AAEE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Predarea terenului de c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arenda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se face la data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data la care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terenul este liber de culturi/este ocupat de culturile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anul agricol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b/>
          <w:noProof/>
          <w:sz w:val="20"/>
          <w:szCs w:val="20"/>
          <w:lang w:val="ro-RO"/>
        </w:rPr>
        <w:t>2018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.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Produc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culturilor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la data semn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contractului apar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08E5B4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(4) Arenda se cuvine de la data pred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terenului pe baza unui proces verbal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ntre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7050A581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EA499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2.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(1) Terenul arendat va fi folosit de 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agricole.</w:t>
      </w:r>
    </w:p>
    <w:p w14:paraId="1715F15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(2)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ul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poate schimba categoria de folosin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arendat numai cu acordul prealabil 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scris de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cu respectarea dispozi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vigoare.   </w:t>
      </w:r>
    </w:p>
    <w:p w14:paraId="3FD73A2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EDF4EA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3.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de arendare 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ncheie pe</w:t>
      </w:r>
      <w:r w:rsidR="006A7BCC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tru o peri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>o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bookmarkStart w:id="2" w:name="OLE_LINK6"/>
      <w:bookmarkStart w:id="3" w:name="OLE_LINK7"/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Expirare</w:t>
      </w:r>
      <w:bookmarkEnd w:id="2"/>
      <w:bookmarkEnd w:id="3"/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ani,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cu data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de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ataSfarsit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7D82326" w14:textId="77777777" w:rsidR="003E67FA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Contractul se prelunge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 de drept pentru o perioad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egal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cea convenit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alin. (1) dac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nici una dintre p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notific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celeilalte, cu cel pu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termenului contractual, inten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nnoi contractul.  </w:t>
      </w:r>
    </w:p>
    <w:p w14:paraId="59C9262B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4CA36C3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4.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Nivelul arendei este de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C63262" w:rsidRPr="002067E6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kg</w:t>
      </w:r>
      <w:r w:rsidRPr="002067E6">
        <w:rPr>
          <w:rFonts w:ascii="Times New Roman" w:hAnsi="Times New Roman"/>
          <w:b/>
          <w:noProof/>
          <w:sz w:val="20"/>
          <w:szCs w:val="20"/>
          <w:lang w:val="ro-RO"/>
        </w:rPr>
        <w:t>/ha/an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tibil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bani sau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kg/ha pentru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din care se scade echivalentul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a cotei contribu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datorat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arendator la asigur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rile sociale din veniturile ob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inute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precum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cota de impozit pe venit ce revine arendatorului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CA382F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nd plata arendei se face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termenul de plat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va fi de la data de 31 august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31 decembrie, iar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produse se va acorda Arendatorului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termen de 45 zile de la terminarea recoltatului.</w:t>
      </w:r>
    </w:p>
    <w:p w14:paraId="17E463C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Plata se face la sediul arenda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men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contract.</w:t>
      </w:r>
    </w:p>
    <w:p w14:paraId="2FD46A3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Prezentul contract constituie titlu executoriu pentru plata arendei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modalit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termenele stabilite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articol.</w:t>
      </w:r>
    </w:p>
    <w:p w14:paraId="02FA8351" w14:textId="6DA9494C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(5) P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sunt obligate s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notifice prim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riei la care a fost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nregistrat contractul orice modificare a nivelului arendei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F8C5FA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(6) Impozitul pe veniturile din arend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contribu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asigur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sociale, se calculeaz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prin 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titorii de venit la momentul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venitului, prin aplicarea cotei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 la baza de calcul prev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lege.</w:t>
      </w:r>
    </w:p>
    <w:p w14:paraId="273EE12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 se exprim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evaluarea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se va face pe baza pre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urilor medii ale produselor agricole, stabilite prin hot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rea Consiliului Jude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ean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i.</w:t>
      </w:r>
    </w:p>
    <w:p w14:paraId="3250E20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(8) Arendatorul poate solicita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avans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avans care nu poate fi mai mare de 30%.</w:t>
      </w:r>
    </w:p>
    <w:p w14:paraId="63FBCAE2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DA31D9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5.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Drepturile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arendatorului sun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urm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05B3DDE4" w14:textId="77777777" w:rsidR="00655719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predea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ului terenul la termenul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60541CBD" w14:textId="1C3054D5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garanteze pe arenda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evic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total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par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15DF5F3F" w14:textId="77777777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ia nici un fel de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ma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suri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leg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terenul arendat, de natur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tulbure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3555AC89" w14:textId="16261939" w:rsidR="00CD2B83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controleze modul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exploateaz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arendat. Pentru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dreptului prev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 la art. 5 lit. D, arendatorul are obliga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de a-l notifica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5 zile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nainte de efectuarea controlului. Pe timpul controlului arendatorul va fi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 de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de un reprezentant al acestuia;</w:t>
      </w:r>
    </w:p>
    <w:p w14:paraId="32C8C389" w14:textId="77777777" w:rsidR="00CD2B83" w:rsidRPr="002067E6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caz de tulbur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ri ale ter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ioneze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mpreun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ul, potrivit legii, pentru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ncetarea actelor de tulburare;</w:t>
      </w:r>
    </w:p>
    <w:p w14:paraId="5B022859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taxele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impozitele datorate pentru terenurile arendate;</w:t>
      </w:r>
    </w:p>
    <w:p w14:paraId="7CD2C667" w14:textId="4826B82A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ncuno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eze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inten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nnoi contractul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a expira termenul contractual;</w:t>
      </w:r>
    </w:p>
    <w:p w14:paraId="3D126916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terenul care a f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cut obiectul acestuia;</w:t>
      </w:r>
    </w:p>
    <w:p w14:paraId="06563AA7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opteaz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pentru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impozitului pe venitul net din arend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a cotei de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tate,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virate de c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 de venit;</w:t>
      </w:r>
    </w:p>
    <w:p w14:paraId="3514BAFC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respecte dreptul de preemp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al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la cump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rarea terenului ce face obiectul prezentului contract.</w:t>
      </w:r>
    </w:p>
    <w:p w14:paraId="775636B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7E6DF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6. Drepturile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sunt urm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2A4D61E4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de prezentul contract;</w:t>
      </w:r>
    </w:p>
    <w:p w14:paraId="75B13467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foloseasc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agricole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2A3445A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ialul de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degradeze terenul arendat;</w:t>
      </w:r>
    </w:p>
    <w:p w14:paraId="32622490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schimbe categoria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acordul scris al arendatorului;</w:t>
      </w:r>
    </w:p>
    <w:p w14:paraId="7A2187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 la termenele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736839E1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suporte taxele de redactare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nregistrare a contractului;</w:t>
      </w:r>
    </w:p>
    <w:p w14:paraId="00816228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comunice arendatorului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solicite acestuia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intervin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este tulburat de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arendat;</w:t>
      </w:r>
    </w:p>
    <w:p w14:paraId="7E9F3D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 are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restitui terenul arendat;</w:t>
      </w:r>
    </w:p>
    <w:p w14:paraId="3E1752B7" w14:textId="6BA71649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asigure terenul agricol ce face obiectul prezentului contract pentru riscul pi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erderii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din cauza unor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naturale;</w:t>
      </w:r>
    </w:p>
    <w:p w14:paraId="1FCCFC8A" w14:textId="32F52411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are dreptul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iune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</w:t>
      </w:r>
      <w:r w:rsidR="00BD6260">
        <w:rPr>
          <w:rFonts w:ascii="Times New Roman" w:hAnsi="Times New Roman"/>
          <w:noProof/>
          <w:sz w:val="20"/>
          <w:szCs w:val="20"/>
          <w:lang w:val="ro-RO"/>
        </w:rPr>
        <w:t>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prin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 terenului ce face obiectul prezentului contract; conform art. 1849 cod civil,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are drept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cu privire la bunurile agricole arendate, care se exercit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potrivit art. 1730 - 1739 cod civil;</w:t>
      </w:r>
    </w:p>
    <w:p w14:paraId="16010D9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subarendarea total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sau par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este interzis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sub sanc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iunea nulit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4173B41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vireze la bugetul de stat impozitul pe venitul net ob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 din arendare, precum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cotele de contribu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conform legii.</w:t>
      </w:r>
    </w:p>
    <w:p w14:paraId="0ED1E7AD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B1863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7.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a terenului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prezentul contract va continua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acelea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2677499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 xml:space="preserve">            (2)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arendatorul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nerespectarea dreptului de preemp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recunoscut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ului, arendatorul datoreaz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daune-interese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ntr-un cuantum de 5.000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lei pentru fiecare hectar de teren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nstrainat.</w:t>
      </w:r>
    </w:p>
    <w:p w14:paraId="4950177A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0A17E6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8.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cazul interven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unor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naturale, cuantumul arendei datorat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arendatorului se va diminua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propor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cu pagubele produse pe terenul ce face obiectul contractului. Reducerea arendei se va stabili la sf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itul perioadei de arendare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se va face o compensare a recoltelor tuturor anilor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E7C3D5E" w14:textId="4E2EC9C2" w:rsidR="00B16A30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nu va putea reduce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pie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a avut loc dup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 a fost culeas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F4B1F35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(3) Prin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naturale,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sensul prezentului contract,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 orice fenomene naturale care pun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imposibilitate de a exploata terenul agricol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i/sau afecteaz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agricol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FF908F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Pagubele produse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urma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vor fi cele constatate de persoanele abilitate conform prevederilor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vigoare.</w:t>
      </w:r>
    </w:p>
    <w:p w14:paraId="3FDB092F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FC354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9.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expir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termenului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 la 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nu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g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sesc aplicabilitate dispozi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2.</w:t>
      </w:r>
    </w:p>
    <w:p w14:paraId="7695B405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Niciuna dintre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poate denun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unilateral prezentul Contract.</w:t>
      </w:r>
    </w:p>
    <w:p w14:paraId="682816F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(3) Prezentul Contract poate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 cu acordul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termenelor prev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3.</w:t>
      </w:r>
    </w:p>
    <w:p w14:paraId="65067C1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Cazuri speciale de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 a contractului: prin decesul, incapacitatea sau falimentul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4D26CB2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(5) Decesul arendatorului nu duce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efectele acestuia prelungindu-se de drept asupra mo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tenitorilor sau a persoanelor cu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tenirea arendatorului decedat.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Daca mostenitorii doresc incetarea contractului dupa decesul arendatorului acesta se poate face dupa incheierea anului agricol in curs.</w:t>
      </w:r>
    </w:p>
    <w:p w14:paraId="57A0BE4E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(6)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deces al arendatorului,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este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drept a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arenda (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 produse) oric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reia dintre persoanele 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9,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4, cu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prezent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tre aceasta 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nscrisurilor care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ateste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/calitatea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 (certificat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legatar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calitate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tenitor).</w:t>
      </w:r>
    </w:p>
    <w:p w14:paraId="4CB1A7C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lipsa prezent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documentelor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ionate la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5,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poate refuza plata arendei, f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fi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 responsabil de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contractuale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 se putea percepe penalit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consecin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67E5748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7E744C4" w14:textId="164F248B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10.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For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major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exonereaz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spundere, partea care o invoc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E45E45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A561FAC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11.</w:t>
      </w:r>
      <w:r w:rsidR="00633E3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Eventualele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elegeri se vor solu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 pe cale amiabil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contrar, litigiile fiind de competen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instan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elor judec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de la sediul arenda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509CE32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4381D4C" w14:textId="77777777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ncheiat ast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zi</w:t>
      </w:r>
      <w:r w:rsidR="00D8646D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_________________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trei exemplare originale.</w:t>
      </w:r>
    </w:p>
    <w:p w14:paraId="17C8AAE1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8502B0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6900C68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F38A93A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4"/>
        <w:gridCol w:w="4764"/>
      </w:tblGrid>
      <w:tr w:rsidR="00193428" w:rsidRPr="00044152" w14:paraId="18C12D27" w14:textId="77777777" w:rsidTr="00044152">
        <w:tc>
          <w:tcPr>
            <w:tcW w:w="4927" w:type="dxa"/>
            <w:shd w:val="clear" w:color="auto" w:fill="auto"/>
          </w:tcPr>
          <w:p w14:paraId="1BC0FFCC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ARENDATOR,</w:t>
            </w:r>
          </w:p>
          <w:p w14:paraId="5621F3E6" w14:textId="77777777" w:rsidR="002067E6" w:rsidRPr="00044152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</w:t>
            </w:r>
            <w:r w:rsidR="00227848">
              <w:rPr>
                <w:b/>
                <w:bCs/>
              </w:rPr>
              <w:t>NumeArendator</w:t>
            </w:r>
            <w:r>
              <w:rPr>
                <w:b/>
                <w:bCs/>
              </w:rPr>
              <w:t>]</w:t>
            </w: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6F96A0A2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009D5E24" w14:textId="77777777" w:rsidR="00227848" w:rsidRPr="00044152" w:rsidRDefault="00227848" w:rsidP="00227848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______________________________________</w:t>
            </w:r>
          </w:p>
          <w:p w14:paraId="30314526" w14:textId="77777777" w:rsidR="00D8646D" w:rsidRPr="00044152" w:rsidRDefault="00227848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 </w:t>
            </w:r>
            <w:r w:rsidR="00D8646D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(semnatura)</w:t>
            </w:r>
          </w:p>
        </w:tc>
        <w:tc>
          <w:tcPr>
            <w:tcW w:w="4927" w:type="dxa"/>
            <w:shd w:val="clear" w:color="auto" w:fill="auto"/>
          </w:tcPr>
          <w:p w14:paraId="24C35A9E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5781E8F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NumeFirma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  <w:p w14:paraId="1C3958E0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sz w:val="20"/>
                <w:szCs w:val="20"/>
              </w:rPr>
              <w:t>[FunctieAdministrator]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A39DC31" w14:textId="7CDAD9BD" w:rsidR="00D8646D" w:rsidRPr="00044152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Administrator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</w:tc>
      </w:tr>
      <w:tr w:rsidR="00D8646D" w:rsidRPr="00044152" w14:paraId="76323E84" w14:textId="77777777" w:rsidTr="00044152">
        <w:tc>
          <w:tcPr>
            <w:tcW w:w="4927" w:type="dxa"/>
            <w:shd w:val="clear" w:color="auto" w:fill="auto"/>
          </w:tcPr>
          <w:p w14:paraId="45EDF3A1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54A845BF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56889D8E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52114360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B529E33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Unitatea administrativ teritorial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 ____________</w:t>
            </w:r>
          </w:p>
          <w:p w14:paraId="2B8C130C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7C38B6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Jude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t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ul C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ra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</w:p>
          <w:p w14:paraId="63C7B24D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F10238A" w14:textId="57F6B7B6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Nr. </w:t>
            </w:r>
            <w:r w:rsidR="00193428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nregistrare___________/_____/_____/</w:t>
            </w:r>
            <w:r w:rsidR="000F4791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</w:t>
            </w:r>
          </w:p>
          <w:p w14:paraId="293050B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D95E97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SECRETAR,</w:t>
            </w:r>
          </w:p>
        </w:tc>
        <w:tc>
          <w:tcPr>
            <w:tcW w:w="4927" w:type="dxa"/>
            <w:shd w:val="clear" w:color="auto" w:fill="auto"/>
          </w:tcPr>
          <w:p w14:paraId="3B2ADB7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</w:tbl>
    <w:p w14:paraId="0095497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  <w:t xml:space="preserve">       </w:t>
      </w:r>
    </w:p>
    <w:sectPr w:rsidR="00CD2B83" w:rsidRPr="002067E6" w:rsidSect="00CD2B83">
      <w:pgSz w:w="11906" w:h="16838" w:code="9"/>
      <w:pgMar w:top="1134" w:right="1134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5165"/>
    <w:rsid w:val="00044152"/>
    <w:rsid w:val="000F4791"/>
    <w:rsid w:val="0010304E"/>
    <w:rsid w:val="00193428"/>
    <w:rsid w:val="002067E6"/>
    <w:rsid w:val="00227848"/>
    <w:rsid w:val="0024373B"/>
    <w:rsid w:val="002D4430"/>
    <w:rsid w:val="002F5996"/>
    <w:rsid w:val="00310C15"/>
    <w:rsid w:val="0033537D"/>
    <w:rsid w:val="00392086"/>
    <w:rsid w:val="003B23B3"/>
    <w:rsid w:val="003E67FA"/>
    <w:rsid w:val="004C599B"/>
    <w:rsid w:val="004C67B1"/>
    <w:rsid w:val="004C7E7F"/>
    <w:rsid w:val="00615B2D"/>
    <w:rsid w:val="00633E37"/>
    <w:rsid w:val="00655719"/>
    <w:rsid w:val="006A7BCC"/>
    <w:rsid w:val="006C5516"/>
    <w:rsid w:val="0079157B"/>
    <w:rsid w:val="00797381"/>
    <w:rsid w:val="00891A16"/>
    <w:rsid w:val="008B1029"/>
    <w:rsid w:val="00925D86"/>
    <w:rsid w:val="00955410"/>
    <w:rsid w:val="00972019"/>
    <w:rsid w:val="00983450"/>
    <w:rsid w:val="009D5C02"/>
    <w:rsid w:val="00A43635"/>
    <w:rsid w:val="00AC1811"/>
    <w:rsid w:val="00AF3C59"/>
    <w:rsid w:val="00B03DF2"/>
    <w:rsid w:val="00B16A30"/>
    <w:rsid w:val="00B47008"/>
    <w:rsid w:val="00B92B26"/>
    <w:rsid w:val="00B935AB"/>
    <w:rsid w:val="00B96427"/>
    <w:rsid w:val="00BD6260"/>
    <w:rsid w:val="00C5577A"/>
    <w:rsid w:val="00C63262"/>
    <w:rsid w:val="00CA45BB"/>
    <w:rsid w:val="00CB44A3"/>
    <w:rsid w:val="00CD2B83"/>
    <w:rsid w:val="00D8646D"/>
    <w:rsid w:val="00DA422B"/>
    <w:rsid w:val="00E2365C"/>
    <w:rsid w:val="00E71F9B"/>
    <w:rsid w:val="00EA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6632B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link w:val="NoSpacing"/>
    <w:uiPriority w:val="1"/>
    <w:rsid w:val="00392086"/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A8CC6-9316-44A7-AE2A-21739965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arendare.dot</Template>
  <TotalTime>1190</TotalTime>
  <Pages>3</Pages>
  <Words>1564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Vilciu Constantin</cp:lastModifiedBy>
  <cp:revision>33</cp:revision>
  <cp:lastPrinted>2018-10-18T08:12:00Z</cp:lastPrinted>
  <dcterms:created xsi:type="dcterms:W3CDTF">2018-10-18T10:51:00Z</dcterms:created>
  <dcterms:modified xsi:type="dcterms:W3CDTF">2021-01-28T09:00:00Z</dcterms:modified>
</cp:coreProperties>
</file>