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D359B7" w14:textId="2BBF461D" w:rsidR="002067E6" w:rsidRDefault="003A5920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NumeFirma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2067E6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</w:p>
    <w:p w14:paraId="441BBD28" w14:textId="70278697" w:rsidR="003A5920" w:rsidRPr="00B41BFD" w:rsidRDefault="003A5920" w:rsidP="003A592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RegCom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</w:p>
    <w:p w14:paraId="37633D73" w14:textId="08F6EEFA" w:rsidR="003A5920" w:rsidRPr="00B41BFD" w:rsidRDefault="003A5920" w:rsidP="003A592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CIF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</w:p>
    <w:p w14:paraId="043A92AA" w14:textId="3F11D7A3" w:rsidR="003A5920" w:rsidRPr="00B41BFD" w:rsidRDefault="003A5920" w:rsidP="003A592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Adresa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</w:p>
    <w:p w14:paraId="63F188D8" w14:textId="77777777" w:rsidR="003A5920" w:rsidRPr="00B41BFD" w:rsidRDefault="003A5920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46A9C305" w14:textId="77777777" w:rsidR="00CD2B83" w:rsidRPr="00B41BFD" w:rsidRDefault="002067E6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noProof/>
          <w:sz w:val="24"/>
          <w:szCs w:val="24"/>
          <w:lang w:val="ro-RO"/>
        </w:rPr>
        <w:t>Nr. Inreg. __________ din ___/___/______</w:t>
      </w:r>
    </w:p>
    <w:p w14:paraId="3BA3A776" w14:textId="77777777" w:rsidR="00DC65B3" w:rsidRPr="00B41BFD" w:rsidRDefault="00DC65B3" w:rsidP="00B41BF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val="ro-RO"/>
        </w:rPr>
      </w:pPr>
    </w:p>
    <w:p w14:paraId="298C513B" w14:textId="77777777" w:rsidR="00B314F2" w:rsidRPr="00B41BFD" w:rsidRDefault="00B314F2" w:rsidP="00B41BFD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 xml:space="preserve">ACT ADITIONAL NR. ______ </w:t>
      </w:r>
    </w:p>
    <w:p w14:paraId="1834E6B8" w14:textId="6E3F800B" w:rsidR="00DC65B3" w:rsidRPr="00B41BFD" w:rsidRDefault="00B314F2" w:rsidP="00B41BFD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 xml:space="preserve">LA  CONTRACTUL DE ARENDARE NR. </w:t>
      </w:r>
      <w:r w:rsidR="00DC65B3" w:rsidRPr="00B41BFD">
        <w:rPr>
          <w:rFonts w:ascii="Times New Roman" w:hAnsi="Times New Roman"/>
          <w:b/>
          <w:bCs/>
          <w:sz w:val="24"/>
          <w:szCs w:val="24"/>
        </w:rPr>
        <w:t>[</w:t>
      </w:r>
      <w:r w:rsidR="003A5920">
        <w:rPr>
          <w:rFonts w:ascii="Times New Roman" w:hAnsi="Times New Roman"/>
          <w:b/>
          <w:bCs/>
          <w:sz w:val="24"/>
          <w:szCs w:val="24"/>
        </w:rPr>
        <w:t>NrContract</w:t>
      </w:r>
      <w:r w:rsidR="00DC65B3" w:rsidRPr="00B41BFD">
        <w:rPr>
          <w:rFonts w:ascii="Times New Roman" w:hAnsi="Times New Roman"/>
          <w:b/>
          <w:bCs/>
          <w:sz w:val="24"/>
          <w:szCs w:val="24"/>
        </w:rPr>
        <w:t>]</w:t>
      </w:r>
    </w:p>
    <w:p w14:paraId="143FE47F" w14:textId="77777777" w:rsidR="00CD2B83" w:rsidRPr="00B41BFD" w:rsidRDefault="00193428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ncheiat 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>ntre:</w:t>
      </w:r>
    </w:p>
    <w:p w14:paraId="722D86B1" w14:textId="77777777" w:rsidR="00CD2B83" w:rsidRPr="00B41BFD" w:rsidRDefault="00CD2B83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57953B18" w14:textId="72966DE2" w:rsidR="00CD2B83" w:rsidRPr="00B41BFD" w:rsidRDefault="00633E37" w:rsidP="00B41BFD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noProof/>
          <w:sz w:val="24"/>
          <w:szCs w:val="24"/>
          <w:lang w:val="ro-RO"/>
        </w:rPr>
        <w:t>Societatea comerciala</w:t>
      </w:r>
      <w:r w:rsidR="00D8646D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750327" w:rsidRPr="00B41BFD">
        <w:rPr>
          <w:rFonts w:ascii="Times New Roman" w:hAnsi="Times New Roman"/>
          <w:b/>
          <w:bCs/>
          <w:sz w:val="24"/>
          <w:szCs w:val="24"/>
        </w:rPr>
        <w:t>[</w:t>
      </w:r>
      <w:r w:rsidR="00750327">
        <w:rPr>
          <w:rFonts w:ascii="Times New Roman" w:hAnsi="Times New Roman"/>
          <w:b/>
          <w:bCs/>
          <w:sz w:val="24"/>
          <w:szCs w:val="24"/>
        </w:rPr>
        <w:t>NumeFirma</w:t>
      </w:r>
      <w:r w:rsidR="00750327"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cu sediul  </w:t>
      </w:r>
      <w:r w:rsidR="00193428" w:rsidRPr="00B41BFD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n </w:t>
      </w:r>
      <w:r w:rsidR="00750327" w:rsidRPr="00B41BFD">
        <w:rPr>
          <w:rFonts w:ascii="Times New Roman" w:hAnsi="Times New Roman"/>
          <w:b/>
          <w:bCs/>
          <w:sz w:val="24"/>
          <w:szCs w:val="24"/>
        </w:rPr>
        <w:t>[</w:t>
      </w:r>
      <w:r w:rsidR="00750327">
        <w:rPr>
          <w:rFonts w:ascii="Times New Roman" w:hAnsi="Times New Roman"/>
          <w:b/>
          <w:bCs/>
          <w:sz w:val="24"/>
          <w:szCs w:val="24"/>
        </w:rPr>
        <w:t>Adresa</w:t>
      </w:r>
      <w:r w:rsidR="00750327"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, </w:t>
      </w:r>
      <w:r w:rsidR="00193428" w:rsidRPr="00B41BFD">
        <w:rPr>
          <w:rFonts w:ascii="Times New Roman" w:hAnsi="Times New Roman"/>
          <w:noProof/>
          <w:sz w:val="24"/>
          <w:szCs w:val="24"/>
          <w:lang w:val="ro-RO"/>
        </w:rPr>
        <w:t>cod unic de inregistrare</w:t>
      </w:r>
      <w:r w:rsidR="00750327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750327" w:rsidRPr="00B41BFD">
        <w:rPr>
          <w:rFonts w:ascii="Times New Roman" w:hAnsi="Times New Roman"/>
          <w:b/>
          <w:bCs/>
          <w:sz w:val="24"/>
          <w:szCs w:val="24"/>
        </w:rPr>
        <w:t>[</w:t>
      </w:r>
      <w:r w:rsidR="00750327">
        <w:rPr>
          <w:rFonts w:ascii="Times New Roman" w:hAnsi="Times New Roman"/>
          <w:b/>
          <w:bCs/>
          <w:sz w:val="24"/>
          <w:szCs w:val="24"/>
        </w:rPr>
        <w:t>CIF</w:t>
      </w:r>
      <w:r w:rsidR="00750327"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>,</w:t>
      </w:r>
      <w:r w:rsidR="00B96427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193428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inregistrata la Registrul Comertului sub 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>numarul</w:t>
      </w:r>
      <w:r w:rsidR="00F72AA2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750327" w:rsidRPr="00B41BFD">
        <w:rPr>
          <w:rFonts w:ascii="Times New Roman" w:hAnsi="Times New Roman"/>
          <w:b/>
          <w:bCs/>
          <w:sz w:val="24"/>
          <w:szCs w:val="24"/>
        </w:rPr>
        <w:t>[</w:t>
      </w:r>
      <w:r w:rsidR="00750327">
        <w:rPr>
          <w:rFonts w:ascii="Times New Roman" w:hAnsi="Times New Roman"/>
          <w:b/>
          <w:bCs/>
          <w:sz w:val="24"/>
          <w:szCs w:val="24"/>
        </w:rPr>
        <w:t>RegCom</w:t>
      </w:r>
      <w:r w:rsidR="00750327"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>,</w:t>
      </w:r>
      <w:r w:rsidR="00B96427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reprezentata legal de </w:t>
      </w:r>
      <w:r w:rsidR="00880A74" w:rsidRPr="00B41BFD">
        <w:rPr>
          <w:rFonts w:ascii="Times New Roman" w:hAnsi="Times New Roman"/>
          <w:b/>
          <w:bCs/>
          <w:sz w:val="24"/>
          <w:szCs w:val="24"/>
        </w:rPr>
        <w:t>[</w:t>
      </w:r>
      <w:r w:rsidR="00880A74">
        <w:rPr>
          <w:rFonts w:ascii="Times New Roman" w:hAnsi="Times New Roman"/>
          <w:b/>
          <w:bCs/>
          <w:sz w:val="24"/>
          <w:szCs w:val="24"/>
        </w:rPr>
        <w:t>Administrator]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, </w:t>
      </w:r>
      <w:r w:rsidR="00193428" w:rsidRPr="00B41BFD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n calitate de </w:t>
      </w:r>
      <w:r w:rsidR="00CD2B83" w:rsidRPr="00B41BFD">
        <w:rPr>
          <w:rFonts w:ascii="Times New Roman" w:hAnsi="Times New Roman"/>
          <w:b/>
          <w:noProof/>
          <w:sz w:val="24"/>
          <w:szCs w:val="24"/>
          <w:lang w:val="ro-RO"/>
        </w:rPr>
        <w:t>ARENDA</w:t>
      </w:r>
      <w:r w:rsidR="00B96427" w:rsidRPr="00B41BFD">
        <w:rPr>
          <w:rFonts w:ascii="Times New Roman" w:hAnsi="Times New Roman"/>
          <w:b/>
          <w:noProof/>
          <w:sz w:val="24"/>
          <w:szCs w:val="24"/>
          <w:lang w:val="ro-RO"/>
        </w:rPr>
        <w:t>S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>.</w:t>
      </w:r>
    </w:p>
    <w:p w14:paraId="1308FF3C" w14:textId="77777777" w:rsidR="00D8646D" w:rsidRPr="00B41BFD" w:rsidRDefault="00D8646D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5B344968" w14:textId="77777777" w:rsidR="00CD2B83" w:rsidRPr="00B41BFD" w:rsidRDefault="00193428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>i</w:t>
      </w:r>
    </w:p>
    <w:p w14:paraId="7FF105DA" w14:textId="77777777" w:rsidR="00D8646D" w:rsidRPr="00B41BFD" w:rsidRDefault="00D8646D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6EA883BD" w14:textId="77CB98AD" w:rsidR="005138AD" w:rsidRPr="00B41BFD" w:rsidRDefault="005138AD" w:rsidP="00B41BFD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bCs/>
          <w:sz w:val="24"/>
          <w:szCs w:val="24"/>
        </w:rPr>
        <w:t>Dl/Dna</w:t>
      </w:r>
      <w:r w:rsidRPr="00B41BFD">
        <w:rPr>
          <w:rFonts w:ascii="Times New Roman" w:hAnsi="Times New Roman"/>
          <w:b/>
          <w:bCs/>
          <w:sz w:val="24"/>
          <w:szCs w:val="24"/>
        </w:rPr>
        <w:t xml:space="preserve"> </w:t>
      </w:r>
      <w:bookmarkStart w:id="0" w:name="OLE_LINK4"/>
      <w:bookmarkStart w:id="1" w:name="OLE_LINK5"/>
      <w:r w:rsidRPr="00B41BFD">
        <w:rPr>
          <w:rFonts w:ascii="Times New Roman" w:hAnsi="Times New Roman"/>
          <w:b/>
          <w:bCs/>
          <w:sz w:val="24"/>
          <w:szCs w:val="24"/>
        </w:rPr>
        <w:t>[NumeArendator]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>,</w:t>
      </w:r>
      <w:bookmarkEnd w:id="0"/>
      <w:bookmarkEnd w:id="1"/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domiciliat/a in localitatea </w:t>
      </w:r>
      <w:r w:rsidRPr="00B41BFD">
        <w:rPr>
          <w:rFonts w:ascii="Times New Roman" w:hAnsi="Times New Roman"/>
          <w:b/>
          <w:bCs/>
          <w:sz w:val="24"/>
          <w:szCs w:val="24"/>
        </w:rPr>
        <w:t>[Localitate]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judetul </w:t>
      </w:r>
      <w:r w:rsidRPr="00B41BFD">
        <w:rPr>
          <w:rFonts w:ascii="Times New Roman" w:hAnsi="Times New Roman"/>
          <w:b/>
          <w:bCs/>
          <w:sz w:val="24"/>
          <w:szCs w:val="24"/>
        </w:rPr>
        <w:t>[Judet]</w:t>
      </w:r>
      <w:r w:rsidRPr="00B41BFD">
        <w:rPr>
          <w:rFonts w:ascii="Times New Roman" w:hAnsi="Times New Roman"/>
          <w:sz w:val="24"/>
          <w:szCs w:val="24"/>
        </w:rPr>
        <w:t>,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CNP </w:t>
      </w:r>
      <w:r w:rsidRPr="00B41BFD">
        <w:rPr>
          <w:rFonts w:ascii="Times New Roman" w:hAnsi="Times New Roman"/>
          <w:b/>
          <w:bCs/>
          <w:sz w:val="24"/>
          <w:szCs w:val="24"/>
        </w:rPr>
        <w:t>[CNP]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, </w:t>
      </w:r>
      <w:r w:rsidRPr="00B41BFD">
        <w:rPr>
          <w:rFonts w:ascii="Times New Roman" w:hAnsi="Times New Roman"/>
          <w:sz w:val="24"/>
          <w:szCs w:val="24"/>
        </w:rPr>
        <w:t>posesorul buletinului (c</w:t>
      </w:r>
      <w:r w:rsidRPr="00B41BFD">
        <w:rPr>
          <w:rFonts w:ascii="Times New Roman" w:hAnsi="Times New Roman"/>
          <w:sz w:val="24"/>
          <w:szCs w:val="24"/>
          <w:lang w:val="ro-RO"/>
        </w:rPr>
        <w:t>ă</w:t>
      </w:r>
      <w:r w:rsidRPr="00B41BFD">
        <w:rPr>
          <w:rFonts w:ascii="Times New Roman" w:hAnsi="Times New Roman"/>
          <w:sz w:val="24"/>
          <w:szCs w:val="24"/>
        </w:rPr>
        <w:t>rţii) de identitate seria</w:t>
      </w:r>
      <w:r w:rsidRPr="00B41BFD">
        <w:rPr>
          <w:rFonts w:ascii="Times New Roman" w:hAnsi="Times New Roman"/>
          <w:b/>
          <w:bCs/>
          <w:sz w:val="24"/>
          <w:szCs w:val="24"/>
        </w:rPr>
        <w:t xml:space="preserve"> [BI_Serie]</w:t>
      </w:r>
      <w:r w:rsidRPr="00B41BFD">
        <w:rPr>
          <w:rFonts w:ascii="Times New Roman" w:hAnsi="Times New Roman"/>
          <w:sz w:val="24"/>
          <w:szCs w:val="24"/>
        </w:rPr>
        <w:t xml:space="preserve">, nr. </w:t>
      </w:r>
      <w:r w:rsidRPr="00B41BFD">
        <w:rPr>
          <w:rFonts w:ascii="Times New Roman" w:hAnsi="Times New Roman"/>
          <w:b/>
          <w:bCs/>
          <w:sz w:val="24"/>
          <w:szCs w:val="24"/>
        </w:rPr>
        <w:t>[BI_Numar]</w:t>
      </w:r>
      <w:r w:rsidRPr="00B41BFD">
        <w:rPr>
          <w:rFonts w:ascii="Times New Roman" w:hAnsi="Times New Roman"/>
          <w:sz w:val="24"/>
          <w:szCs w:val="24"/>
        </w:rPr>
        <w:t xml:space="preserve">, eliberat de </w:t>
      </w:r>
      <w:r w:rsidRPr="00B41BFD">
        <w:rPr>
          <w:rFonts w:ascii="Times New Roman" w:hAnsi="Times New Roman"/>
          <w:b/>
          <w:bCs/>
          <w:sz w:val="24"/>
          <w:szCs w:val="24"/>
        </w:rPr>
        <w:t>[BI_Eliberat] - [BI_Data</w:t>
      </w:r>
      <w:r w:rsidR="00F72AA2">
        <w:rPr>
          <w:rFonts w:ascii="Times New Roman" w:hAnsi="Times New Roman"/>
          <w:b/>
          <w:bCs/>
          <w:sz w:val="24"/>
          <w:szCs w:val="24"/>
        </w:rPr>
        <w:t>Eliberat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, titular al dreptului de proprietate conform actelor de proprietate de mai jos, in calitate de </w:t>
      </w:r>
      <w:r w:rsidRPr="00B41BFD">
        <w:rPr>
          <w:rFonts w:ascii="Times New Roman" w:hAnsi="Times New Roman"/>
          <w:b/>
          <w:noProof/>
          <w:sz w:val="24"/>
          <w:szCs w:val="24"/>
          <w:lang w:val="ro-RO"/>
        </w:rPr>
        <w:t>ARENDATOR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>.</w:t>
      </w:r>
    </w:p>
    <w:p w14:paraId="51D2E464" w14:textId="77777777" w:rsidR="005138AD" w:rsidRPr="00B41BFD" w:rsidRDefault="005138AD" w:rsidP="00B41BFD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2290BE8D" w14:textId="77777777" w:rsidR="005138AD" w:rsidRPr="00B41BFD" w:rsidRDefault="005138AD" w:rsidP="00B41BFD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noProof/>
          <w:sz w:val="24"/>
          <w:szCs w:val="24"/>
          <w:lang w:val="ro-RO"/>
        </w:rPr>
        <w:t>Partile de comun acord, au convenit urmatoarele:</w:t>
      </w:r>
    </w:p>
    <w:p w14:paraId="25EAE21E" w14:textId="77777777" w:rsidR="005138AD" w:rsidRPr="00B41BFD" w:rsidRDefault="005138AD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00CC9CB5" w14:textId="6783A70B" w:rsidR="00DC65B3" w:rsidRPr="00B41BFD" w:rsidRDefault="00DC65B3" w:rsidP="00B41BFD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4"/>
          <w:szCs w:val="24"/>
        </w:rPr>
      </w:pPr>
      <w:r w:rsidRPr="00B41BFD">
        <w:rPr>
          <w:rFonts w:ascii="Times New Roman" w:hAnsi="Times New Roman"/>
          <w:noProof/>
          <w:sz w:val="24"/>
          <w:szCs w:val="24"/>
        </w:rPr>
        <w:t>Art. 1. Se prelungeste perioada de incheire a contractului de arendare mentionat mai sus</w:t>
      </w:r>
      <w:r w:rsidR="0093034B" w:rsidRPr="00B41BFD">
        <w:rPr>
          <w:rFonts w:ascii="Times New Roman" w:hAnsi="Times New Roman"/>
          <w:noProof/>
          <w:sz w:val="24"/>
          <w:szCs w:val="24"/>
        </w:rPr>
        <w:t xml:space="preserve"> </w:t>
      </w:r>
      <w:r w:rsidRPr="00B41BFD">
        <w:rPr>
          <w:rFonts w:ascii="Times New Roman" w:hAnsi="Times New Roman"/>
          <w:noProof/>
          <w:sz w:val="24"/>
          <w:szCs w:val="24"/>
        </w:rPr>
        <w:t xml:space="preserve">pana la data de </w:t>
      </w:r>
      <w:r w:rsidRPr="00B41BFD">
        <w:rPr>
          <w:rFonts w:ascii="Times New Roman" w:hAnsi="Times New Roman"/>
          <w:b/>
          <w:bCs/>
          <w:noProof/>
          <w:sz w:val="24"/>
          <w:szCs w:val="24"/>
        </w:rPr>
        <w:t>31.12.2030</w:t>
      </w:r>
    </w:p>
    <w:p w14:paraId="44A46FF2" w14:textId="77777777" w:rsidR="00DC65B3" w:rsidRPr="00B41BFD" w:rsidRDefault="00DC65B3" w:rsidP="00B41BFD">
      <w:pPr>
        <w:pStyle w:val="NoSpacing"/>
        <w:ind w:left="720" w:right="-993"/>
        <w:jc w:val="both"/>
        <w:rPr>
          <w:rFonts w:ascii="Times New Roman" w:hAnsi="Times New Roman"/>
          <w:noProof/>
          <w:sz w:val="24"/>
          <w:szCs w:val="24"/>
        </w:rPr>
      </w:pPr>
    </w:p>
    <w:p w14:paraId="7367667C" w14:textId="77777777" w:rsidR="00DC65B3" w:rsidRPr="00B41BFD" w:rsidRDefault="00DC65B3" w:rsidP="00B41BFD">
      <w:pPr>
        <w:pStyle w:val="NoSpacing"/>
        <w:ind w:left="720" w:right="-993"/>
        <w:jc w:val="both"/>
        <w:rPr>
          <w:rFonts w:ascii="Times New Roman" w:hAnsi="Times New Roman"/>
          <w:noProof/>
          <w:sz w:val="24"/>
          <w:szCs w:val="24"/>
        </w:rPr>
      </w:pPr>
      <w:r w:rsidRPr="00B41BFD">
        <w:rPr>
          <w:rFonts w:ascii="Times New Roman" w:hAnsi="Times New Roman"/>
          <w:noProof/>
          <w:sz w:val="24"/>
          <w:szCs w:val="24"/>
        </w:rPr>
        <w:t>Art. 2. Celelalte prevederi ale contractului raman neschimbate.</w:t>
      </w:r>
    </w:p>
    <w:p w14:paraId="60D3AAF7" w14:textId="77777777" w:rsidR="00DC65B3" w:rsidRPr="00B41BFD" w:rsidRDefault="00DC65B3" w:rsidP="00B41BFD">
      <w:pPr>
        <w:pStyle w:val="NoSpacing"/>
        <w:ind w:left="720" w:right="-993"/>
        <w:jc w:val="both"/>
        <w:rPr>
          <w:rFonts w:ascii="Times New Roman" w:hAnsi="Times New Roman"/>
          <w:noProof/>
          <w:sz w:val="24"/>
          <w:szCs w:val="24"/>
        </w:rPr>
      </w:pPr>
    </w:p>
    <w:p w14:paraId="712C2E33" w14:textId="77777777" w:rsidR="00CD2B83" w:rsidRPr="00B41BFD" w:rsidRDefault="00193428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>ncheiat ast</w:t>
      </w:r>
      <w:r w:rsidR="00D8646D" w:rsidRPr="00B41BFD">
        <w:rPr>
          <w:rFonts w:ascii="Times New Roman" w:hAnsi="Times New Roman"/>
          <w:noProof/>
          <w:sz w:val="24"/>
          <w:szCs w:val="24"/>
          <w:lang w:val="ro-RO"/>
        </w:rPr>
        <w:t>a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>zi</w:t>
      </w:r>
      <w:r w:rsidR="00D8646D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_________________ 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B41BFD">
        <w:rPr>
          <w:rFonts w:ascii="Times New Roman" w:hAnsi="Times New Roman"/>
          <w:noProof/>
          <w:sz w:val="24"/>
          <w:szCs w:val="24"/>
          <w:lang w:val="ro-RO"/>
        </w:rPr>
        <w:t>n trei exemplare originale.</w:t>
      </w:r>
    </w:p>
    <w:p w14:paraId="46F55E8D" w14:textId="77777777" w:rsidR="002067E6" w:rsidRPr="00B41BFD" w:rsidRDefault="002067E6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70"/>
        <w:gridCol w:w="3968"/>
      </w:tblGrid>
      <w:tr w:rsidR="00193428" w:rsidRPr="00B41BFD" w14:paraId="4EF999D4" w14:textId="77777777" w:rsidTr="00DC65B3">
        <w:tc>
          <w:tcPr>
            <w:tcW w:w="5670" w:type="dxa"/>
            <w:shd w:val="clear" w:color="auto" w:fill="auto"/>
          </w:tcPr>
          <w:p w14:paraId="5BA82697" w14:textId="77777777" w:rsidR="00D8646D" w:rsidRPr="00B41BFD" w:rsidRDefault="00D8646D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ARENDATOR,</w:t>
            </w:r>
          </w:p>
          <w:p w14:paraId="5CDD56A1" w14:textId="77777777" w:rsidR="002067E6" w:rsidRPr="00B41BFD" w:rsidRDefault="00C63262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B41BFD">
              <w:rPr>
                <w:rFonts w:ascii="Times New Roman" w:hAnsi="Times New Roman"/>
                <w:b/>
                <w:bCs/>
                <w:sz w:val="24"/>
                <w:szCs w:val="24"/>
              </w:rPr>
              <w:t>[</w:t>
            </w:r>
            <w:r w:rsidR="00227848" w:rsidRPr="00B41BFD">
              <w:rPr>
                <w:rFonts w:ascii="Times New Roman" w:hAnsi="Times New Roman"/>
                <w:b/>
                <w:bCs/>
                <w:sz w:val="24"/>
                <w:szCs w:val="24"/>
              </w:rPr>
              <w:t>NumeArendator</w:t>
            </w:r>
            <w:r w:rsidRPr="00B41BFD">
              <w:rPr>
                <w:rFonts w:ascii="Times New Roman" w:hAnsi="Times New Roman"/>
                <w:b/>
                <w:bCs/>
                <w:sz w:val="24"/>
                <w:szCs w:val="24"/>
              </w:rPr>
              <w:t>]</w:t>
            </w: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,</w:t>
            </w:r>
          </w:p>
          <w:p w14:paraId="32514E48" w14:textId="77777777" w:rsidR="00D8646D" w:rsidRPr="00B41BFD" w:rsidRDefault="00D8646D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7434FA4B" w14:textId="77777777" w:rsidR="00227848" w:rsidRPr="00B41BFD" w:rsidRDefault="00227848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______________________________________</w:t>
            </w:r>
          </w:p>
          <w:p w14:paraId="2F72FCCB" w14:textId="77777777" w:rsidR="00D8646D" w:rsidRPr="00B41BFD" w:rsidRDefault="00227848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 xml:space="preserve"> </w:t>
            </w:r>
            <w:r w:rsidR="00D8646D"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(semnatura)</w:t>
            </w:r>
          </w:p>
        </w:tc>
        <w:tc>
          <w:tcPr>
            <w:tcW w:w="3968" w:type="dxa"/>
            <w:shd w:val="clear" w:color="auto" w:fill="auto"/>
          </w:tcPr>
          <w:p w14:paraId="6958C0CD" w14:textId="77777777" w:rsidR="00D8646D" w:rsidRPr="00B41BFD" w:rsidRDefault="00D8646D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ARENDA</w:t>
            </w:r>
            <w:r w:rsidRPr="00B41BFD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S</w:t>
            </w: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,</w:t>
            </w:r>
          </w:p>
          <w:p w14:paraId="0CE95623" w14:textId="75B05360" w:rsidR="00D8646D" w:rsidRPr="00B41BFD" w:rsidRDefault="00880A74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B41BFD">
              <w:rPr>
                <w:rFonts w:ascii="Times New Roman" w:hAnsi="Times New Roman"/>
                <w:b/>
                <w:bCs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NumeFirma</w:t>
            </w:r>
            <w:r w:rsidRPr="00B41BFD">
              <w:rPr>
                <w:rFonts w:ascii="Times New Roman" w:hAnsi="Times New Roman"/>
                <w:b/>
                <w:bCs/>
                <w:sz w:val="24"/>
                <w:szCs w:val="24"/>
              </w:rPr>
              <w:t>]</w:t>
            </w:r>
          </w:p>
          <w:p w14:paraId="6E9A3223" w14:textId="466D09F1" w:rsidR="002067E6" w:rsidRPr="00CB7B58" w:rsidRDefault="00880A74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CB7B58">
              <w:rPr>
                <w:rFonts w:ascii="Times New Roman" w:hAnsi="Times New Roman"/>
                <w:sz w:val="24"/>
                <w:szCs w:val="24"/>
              </w:rPr>
              <w:t>[FunctieAdministrator]</w:t>
            </w:r>
            <w:r w:rsidR="00D8646D" w:rsidRPr="00CB7B58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,</w:t>
            </w:r>
          </w:p>
          <w:p w14:paraId="1F2E5182" w14:textId="483A5874" w:rsidR="00D8646D" w:rsidRPr="00B41BFD" w:rsidRDefault="008370FB" w:rsidP="00880A74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8370FB">
              <w:rPr>
                <w:rFonts w:ascii="Times New Roman" w:hAnsi="Times New Roman"/>
                <w:sz w:val="24"/>
                <w:szCs w:val="24"/>
              </w:rPr>
              <w:t>ng.</w:t>
            </w:r>
            <w:r w:rsidR="00880A74" w:rsidRPr="00B41BFD">
              <w:rPr>
                <w:rFonts w:ascii="Times New Roman" w:hAnsi="Times New Roman"/>
                <w:b/>
                <w:bCs/>
                <w:sz w:val="24"/>
                <w:szCs w:val="24"/>
              </w:rPr>
              <w:t>[</w:t>
            </w:r>
            <w:r w:rsidR="00880A74">
              <w:rPr>
                <w:rFonts w:ascii="Times New Roman" w:hAnsi="Times New Roman"/>
                <w:b/>
                <w:bCs/>
                <w:sz w:val="24"/>
                <w:szCs w:val="24"/>
              </w:rPr>
              <w:t>Administrator]</w:t>
            </w:r>
          </w:p>
        </w:tc>
      </w:tr>
      <w:tr w:rsidR="00D8646D" w:rsidRPr="00B41BFD" w14:paraId="789895C7" w14:textId="77777777" w:rsidTr="00DC65B3">
        <w:tc>
          <w:tcPr>
            <w:tcW w:w="5670" w:type="dxa"/>
            <w:shd w:val="clear" w:color="auto" w:fill="auto"/>
          </w:tcPr>
          <w:p w14:paraId="588F3D4B" w14:textId="77777777" w:rsidR="002067E6" w:rsidRPr="00B41BFD" w:rsidRDefault="002067E6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0A2F59F0" w14:textId="77777777" w:rsidR="002067E6" w:rsidRPr="00B41BFD" w:rsidRDefault="002067E6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128CD06E" w14:textId="77777777" w:rsidR="002067E6" w:rsidRPr="00B41BFD" w:rsidRDefault="002067E6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3F24C1FC" w14:textId="77777777" w:rsidR="00D8646D" w:rsidRPr="00B41BFD" w:rsidRDefault="00D8646D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Unitatea administrativ teritorial</w:t>
            </w:r>
            <w:r w:rsidRPr="00B41BFD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a</w:t>
            </w: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 xml:space="preserve"> ____________</w:t>
            </w:r>
          </w:p>
          <w:p w14:paraId="0032B8F7" w14:textId="77777777" w:rsidR="002067E6" w:rsidRPr="00B41BFD" w:rsidRDefault="002067E6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34EE9C18" w14:textId="34CBFA3C" w:rsidR="00D8646D" w:rsidRPr="00B41BFD" w:rsidRDefault="00D8646D" w:rsidP="009D5A4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Jude</w:t>
            </w:r>
            <w:r w:rsidRPr="00B41BFD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t</w:t>
            </w: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 xml:space="preserve">ul </w:t>
            </w:r>
            <w:r w:rsidR="009D5A46" w:rsidRPr="00B41BFD">
              <w:rPr>
                <w:rFonts w:ascii="Times New Roman" w:hAnsi="Times New Roman"/>
                <w:b/>
                <w:bCs/>
                <w:sz w:val="24"/>
                <w:szCs w:val="24"/>
              </w:rPr>
              <w:t>[</w:t>
            </w:r>
            <w:r w:rsidR="009D5A46">
              <w:rPr>
                <w:rFonts w:ascii="Times New Roman" w:hAnsi="Times New Roman"/>
                <w:b/>
                <w:bCs/>
                <w:sz w:val="24"/>
                <w:szCs w:val="24"/>
              </w:rPr>
              <w:t>JudetTeren</w:t>
            </w:r>
            <w:r w:rsidR="009D5A46" w:rsidRPr="00B41BFD">
              <w:rPr>
                <w:rFonts w:ascii="Times New Roman" w:hAnsi="Times New Roman"/>
                <w:b/>
                <w:bCs/>
                <w:sz w:val="24"/>
                <w:szCs w:val="24"/>
              </w:rPr>
              <w:t>]</w:t>
            </w:r>
          </w:p>
          <w:p w14:paraId="40E71FAF" w14:textId="77777777" w:rsidR="002067E6" w:rsidRPr="00B41BFD" w:rsidRDefault="002067E6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7DB75210" w14:textId="753B5C08" w:rsidR="00D8646D" w:rsidRPr="00B41BFD" w:rsidRDefault="00D8646D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 xml:space="preserve">Nr. </w:t>
            </w:r>
            <w:r w:rsidR="00193428"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i</w:t>
            </w: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nregistrare___________/_____/_____/20</w:t>
            </w:r>
            <w:r w:rsidR="00BD729A"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____</w:t>
            </w:r>
          </w:p>
          <w:p w14:paraId="7CD439AD" w14:textId="77777777" w:rsidR="00D8646D" w:rsidRPr="00B41BFD" w:rsidRDefault="00D8646D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74B5AA70" w14:textId="77777777" w:rsidR="00D8646D" w:rsidRPr="00B41BFD" w:rsidRDefault="00D8646D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B41BF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SECRETAR,</w:t>
            </w:r>
          </w:p>
        </w:tc>
        <w:tc>
          <w:tcPr>
            <w:tcW w:w="3968" w:type="dxa"/>
            <w:shd w:val="clear" w:color="auto" w:fill="auto"/>
          </w:tcPr>
          <w:p w14:paraId="78588FFB" w14:textId="77777777" w:rsidR="00D8646D" w:rsidRPr="00B41BFD" w:rsidRDefault="00D8646D" w:rsidP="00B41BF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</w:tbl>
    <w:p w14:paraId="54B25272" w14:textId="3467599D" w:rsidR="004033BE" w:rsidRPr="00B41BFD" w:rsidRDefault="00CD2B83" w:rsidP="00B41BF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ab/>
        <w:t xml:space="preserve">       </w:t>
      </w:r>
    </w:p>
    <w:sectPr w:rsidR="004033BE" w:rsidRPr="00B41BFD" w:rsidSect="00DC65B3">
      <w:pgSz w:w="11906" w:h="16838" w:code="9"/>
      <w:pgMar w:top="1134" w:right="1134" w:bottom="1134" w:left="113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B7D5C"/>
    <w:multiLevelType w:val="hybridMultilevel"/>
    <w:tmpl w:val="A1C825DA"/>
    <w:lvl w:ilvl="0" w:tplc="9C9C834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color w:val="950095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178A4"/>
    <w:rsid w:val="00025165"/>
    <w:rsid w:val="00044152"/>
    <w:rsid w:val="00052944"/>
    <w:rsid w:val="000E3C00"/>
    <w:rsid w:val="0010304E"/>
    <w:rsid w:val="00144485"/>
    <w:rsid w:val="00193428"/>
    <w:rsid w:val="002067E6"/>
    <w:rsid w:val="00227848"/>
    <w:rsid w:val="00235CF6"/>
    <w:rsid w:val="0024373B"/>
    <w:rsid w:val="002F5996"/>
    <w:rsid w:val="00310C15"/>
    <w:rsid w:val="003428B2"/>
    <w:rsid w:val="003A5920"/>
    <w:rsid w:val="003E67FA"/>
    <w:rsid w:val="004033BE"/>
    <w:rsid w:val="0040467D"/>
    <w:rsid w:val="00445640"/>
    <w:rsid w:val="00457BC9"/>
    <w:rsid w:val="004C7E7F"/>
    <w:rsid w:val="005138AD"/>
    <w:rsid w:val="005F4A14"/>
    <w:rsid w:val="00615B2D"/>
    <w:rsid w:val="00633E37"/>
    <w:rsid w:val="00655719"/>
    <w:rsid w:val="006A7BCC"/>
    <w:rsid w:val="0073414A"/>
    <w:rsid w:val="00744B93"/>
    <w:rsid w:val="00750327"/>
    <w:rsid w:val="00760EAE"/>
    <w:rsid w:val="0079157B"/>
    <w:rsid w:val="00797381"/>
    <w:rsid w:val="008370FB"/>
    <w:rsid w:val="00880A74"/>
    <w:rsid w:val="0093034B"/>
    <w:rsid w:val="00972019"/>
    <w:rsid w:val="00983450"/>
    <w:rsid w:val="009D5A46"/>
    <w:rsid w:val="00B03DF2"/>
    <w:rsid w:val="00B16A30"/>
    <w:rsid w:val="00B26C11"/>
    <w:rsid w:val="00B314F2"/>
    <w:rsid w:val="00B41BFD"/>
    <w:rsid w:val="00B47008"/>
    <w:rsid w:val="00B70BDE"/>
    <w:rsid w:val="00B87542"/>
    <w:rsid w:val="00B935AB"/>
    <w:rsid w:val="00B96427"/>
    <w:rsid w:val="00BC1986"/>
    <w:rsid w:val="00BD729A"/>
    <w:rsid w:val="00C63262"/>
    <w:rsid w:val="00CB44A3"/>
    <w:rsid w:val="00CB7B58"/>
    <w:rsid w:val="00CD2B83"/>
    <w:rsid w:val="00CD71DB"/>
    <w:rsid w:val="00D8646D"/>
    <w:rsid w:val="00DA422B"/>
    <w:rsid w:val="00DC65B3"/>
    <w:rsid w:val="00E2365C"/>
    <w:rsid w:val="00E32E4C"/>
    <w:rsid w:val="00E71F9B"/>
    <w:rsid w:val="00F54618"/>
    <w:rsid w:val="00F70149"/>
    <w:rsid w:val="00F72AA2"/>
    <w:rsid w:val="00F8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E3DE4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5A46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tabel1">
    <w:name w:val="tabel1"/>
    <w:rsid w:val="00457BC9"/>
    <w:rPr>
      <w:rFonts w:ascii="Courier New" w:hAnsi="Courier New" w:cs="Courier New" w:hint="default"/>
      <w:color w:val="000000"/>
      <w:sz w:val="20"/>
      <w:szCs w:val="20"/>
      <w:shd w:val="clear" w:color="auto" w:fill="auto"/>
    </w:rPr>
  </w:style>
  <w:style w:type="paragraph" w:styleId="HTMLPreformatted">
    <w:name w:val="HTML Preformatted"/>
    <w:basedOn w:val="Normal"/>
    <w:link w:val="HTMLPreformattedChar"/>
    <w:rsid w:val="00457B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57BC9"/>
    <w:rPr>
      <w:rFonts w:ascii="Courier New" w:eastAsia="Times New Roman" w:hAnsi="Courier New" w:cs="Courier New"/>
    </w:rPr>
  </w:style>
  <w:style w:type="character" w:customStyle="1" w:styleId="NoSpacingChar">
    <w:name w:val="No Spacing Char"/>
    <w:link w:val="NoSpacing"/>
    <w:uiPriority w:val="1"/>
    <w:rsid w:val="00457BC9"/>
    <w:rPr>
      <w:sz w:val="22"/>
      <w:szCs w:val="22"/>
      <w:lang w:val="ro-RO"/>
    </w:rPr>
  </w:style>
  <w:style w:type="character" w:customStyle="1" w:styleId="paragraf1">
    <w:name w:val="paragraf1"/>
    <w:rsid w:val="00457BC9"/>
    <w:rPr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ontracte%20arenda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24F5B-F265-4004-87E9-83AEA48BF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arendare.dot</Template>
  <TotalTime>14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Vilciu Constantin</cp:lastModifiedBy>
  <cp:revision>13</cp:revision>
  <cp:lastPrinted>2020-03-11T12:53:00Z</cp:lastPrinted>
  <dcterms:created xsi:type="dcterms:W3CDTF">2020-07-14T09:17:00Z</dcterms:created>
  <dcterms:modified xsi:type="dcterms:W3CDTF">2021-01-28T11:21:00Z</dcterms:modified>
</cp:coreProperties>
</file>