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B7B6D" w14:textId="77777777" w:rsidR="00541F25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bookmarkStart w:id="0" w:name="_Hlk45622375"/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NumeFirma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74BAD392" w14:textId="77777777" w:rsidR="00541F25" w:rsidRPr="00B41BFD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RegCom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3E53731D" w14:textId="77777777" w:rsidR="00541F25" w:rsidRPr="00B41BFD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CIF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2273E8BE" w14:textId="77777777" w:rsidR="00541F25" w:rsidRPr="00B41BFD" w:rsidRDefault="00541F25" w:rsidP="00541F25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Adresa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4F8F6585" w14:textId="77777777" w:rsidR="00541F25" w:rsidRDefault="00541F25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6A9C305" w14:textId="53B48642" w:rsidR="00CD2B83" w:rsidRPr="00E25B3D" w:rsidRDefault="002067E6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Nr. Inreg. __________ din ___/___/______</w:t>
      </w:r>
    </w:p>
    <w:p w14:paraId="3BA3A776" w14:textId="77777777" w:rsidR="00DC65B3" w:rsidRPr="00E25B3D" w:rsidRDefault="00DC65B3" w:rsidP="00E25B3D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14:paraId="298C513B" w14:textId="77777777" w:rsidR="00B314F2" w:rsidRPr="00E25B3D" w:rsidRDefault="00B314F2" w:rsidP="00E25B3D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E25B3D">
        <w:rPr>
          <w:rFonts w:ascii="Times New Roman" w:hAnsi="Times New Roman"/>
          <w:b/>
          <w:noProof/>
          <w:sz w:val="24"/>
          <w:szCs w:val="24"/>
        </w:rPr>
        <w:t xml:space="preserve">ACT ADITIONAL NR. ______ </w:t>
      </w:r>
    </w:p>
    <w:p w14:paraId="1834E6B8" w14:textId="6FD04D59" w:rsidR="00DC65B3" w:rsidRPr="00E25B3D" w:rsidRDefault="00B314F2" w:rsidP="00E25B3D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  <w:r w:rsidRPr="00E25B3D">
        <w:rPr>
          <w:rFonts w:ascii="Times New Roman" w:hAnsi="Times New Roman"/>
          <w:b/>
          <w:noProof/>
          <w:sz w:val="24"/>
          <w:szCs w:val="24"/>
        </w:rPr>
        <w:t xml:space="preserve">LA  CONTRACTUL DE ARENDARE NR. </w:t>
      </w:r>
      <w:r w:rsidR="00DC65B3" w:rsidRPr="00E25B3D">
        <w:rPr>
          <w:rFonts w:ascii="Times New Roman" w:hAnsi="Times New Roman"/>
          <w:b/>
          <w:bCs/>
          <w:sz w:val="24"/>
          <w:szCs w:val="24"/>
        </w:rPr>
        <w:t>[</w:t>
      </w:r>
      <w:r w:rsidR="00541F25">
        <w:rPr>
          <w:rFonts w:ascii="Times New Roman" w:hAnsi="Times New Roman"/>
          <w:b/>
          <w:bCs/>
          <w:sz w:val="24"/>
          <w:szCs w:val="24"/>
        </w:rPr>
        <w:t>NrContract</w:t>
      </w:r>
      <w:r w:rsidR="00DC65B3" w:rsidRPr="00E25B3D">
        <w:rPr>
          <w:rFonts w:ascii="Times New Roman" w:hAnsi="Times New Roman"/>
          <w:b/>
          <w:bCs/>
          <w:sz w:val="24"/>
          <w:szCs w:val="24"/>
        </w:rPr>
        <w:t>]</w:t>
      </w:r>
    </w:p>
    <w:p w14:paraId="143FE47F" w14:textId="77777777" w:rsidR="00CD2B83" w:rsidRPr="00E25B3D" w:rsidRDefault="00193428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ncheiat </w:t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ntre:</w:t>
      </w:r>
    </w:p>
    <w:p w14:paraId="722D86B1" w14:textId="77777777" w:rsidR="00CD2B83" w:rsidRPr="00E25B3D" w:rsidRDefault="00CD2B83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66663B8" w14:textId="33A4B8E8" w:rsidR="00541F25" w:rsidRPr="00B41BFD" w:rsidRDefault="00541F25" w:rsidP="00541F2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Societatea comerciala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NumeFirma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cu sediul  in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Adresa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 cod unic de inregistrare</w:t>
      </w:r>
      <w:r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CIF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 inregistrata la Registrul Comertului sub numarul</w:t>
      </w:r>
      <w:r w:rsidR="00CD446A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RegCom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reprezentata legal de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Administrator]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in calitate de </w:t>
      </w:r>
      <w:r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ARENDAS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1308FF3C" w14:textId="77777777" w:rsidR="00D8646D" w:rsidRPr="00E25B3D" w:rsidRDefault="00D8646D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B344968" w14:textId="77777777" w:rsidR="00CD2B83" w:rsidRPr="00E25B3D" w:rsidRDefault="00193428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</w:p>
    <w:p w14:paraId="7FF105DA" w14:textId="77777777" w:rsidR="00D8646D" w:rsidRPr="00E25B3D" w:rsidRDefault="00D8646D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3359023F" w14:textId="4D22508E" w:rsidR="00541F25" w:rsidRPr="00B41BFD" w:rsidRDefault="00541F25" w:rsidP="00541F2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B41BFD">
        <w:rPr>
          <w:rFonts w:ascii="Times New Roman" w:hAnsi="Times New Roman"/>
          <w:bCs/>
          <w:sz w:val="24"/>
          <w:szCs w:val="24"/>
        </w:rPr>
        <w:t>Dl/Dna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1" w:name="OLE_LINK4"/>
      <w:bookmarkStart w:id="2" w:name="OLE_LINK5"/>
      <w:r w:rsidRPr="00B41BFD">
        <w:rPr>
          <w:rFonts w:ascii="Times New Roman" w:hAnsi="Times New Roman"/>
          <w:b/>
          <w:bCs/>
          <w:sz w:val="24"/>
          <w:szCs w:val="24"/>
        </w:rPr>
        <w:t>[NumeArendator]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,</w:t>
      </w:r>
      <w:bookmarkEnd w:id="1"/>
      <w:bookmarkEnd w:id="2"/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domiciliat/a in localitatea </w:t>
      </w:r>
      <w:r w:rsidRPr="00B41BFD">
        <w:rPr>
          <w:rFonts w:ascii="Times New Roman" w:hAnsi="Times New Roman"/>
          <w:b/>
          <w:bCs/>
          <w:sz w:val="24"/>
          <w:szCs w:val="24"/>
        </w:rPr>
        <w:t>[Localitate]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judetul </w:t>
      </w:r>
      <w:r w:rsidRPr="00B41BFD">
        <w:rPr>
          <w:rFonts w:ascii="Times New Roman" w:hAnsi="Times New Roman"/>
          <w:b/>
          <w:bCs/>
          <w:sz w:val="24"/>
          <w:szCs w:val="24"/>
        </w:rPr>
        <w:t>[Judet]</w:t>
      </w:r>
      <w:r w:rsidRPr="00B41BFD">
        <w:rPr>
          <w:rFonts w:ascii="Times New Roman" w:hAnsi="Times New Roman"/>
          <w:sz w:val="24"/>
          <w:szCs w:val="24"/>
        </w:rPr>
        <w:t>,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 CNP </w:t>
      </w:r>
      <w:r w:rsidRPr="00B41BFD">
        <w:rPr>
          <w:rFonts w:ascii="Times New Roman" w:hAnsi="Times New Roman"/>
          <w:b/>
          <w:bCs/>
          <w:sz w:val="24"/>
          <w:szCs w:val="24"/>
        </w:rPr>
        <w:t>[CNP]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Pr="00B41BFD">
        <w:rPr>
          <w:rFonts w:ascii="Times New Roman" w:hAnsi="Times New Roman"/>
          <w:sz w:val="24"/>
          <w:szCs w:val="24"/>
        </w:rPr>
        <w:t>posesorul buletinului (c</w:t>
      </w:r>
      <w:r w:rsidRPr="00B41BFD">
        <w:rPr>
          <w:rFonts w:ascii="Times New Roman" w:hAnsi="Times New Roman"/>
          <w:sz w:val="24"/>
          <w:szCs w:val="24"/>
          <w:lang w:val="ro-RO"/>
        </w:rPr>
        <w:t>ă</w:t>
      </w:r>
      <w:r w:rsidRPr="00B41BFD">
        <w:rPr>
          <w:rFonts w:ascii="Times New Roman" w:hAnsi="Times New Roman"/>
          <w:sz w:val="24"/>
          <w:szCs w:val="24"/>
        </w:rPr>
        <w:t>rţii) de identitate seria</w:t>
      </w:r>
      <w:r w:rsidRPr="00B41BFD">
        <w:rPr>
          <w:rFonts w:ascii="Times New Roman" w:hAnsi="Times New Roman"/>
          <w:b/>
          <w:bCs/>
          <w:sz w:val="24"/>
          <w:szCs w:val="24"/>
        </w:rPr>
        <w:t xml:space="preserve"> [BI_Serie]</w:t>
      </w:r>
      <w:r w:rsidRPr="00B41BFD">
        <w:rPr>
          <w:rFonts w:ascii="Times New Roman" w:hAnsi="Times New Roman"/>
          <w:sz w:val="24"/>
          <w:szCs w:val="24"/>
        </w:rPr>
        <w:t xml:space="preserve">, nr. </w:t>
      </w:r>
      <w:r w:rsidRPr="00B41BFD">
        <w:rPr>
          <w:rFonts w:ascii="Times New Roman" w:hAnsi="Times New Roman"/>
          <w:b/>
          <w:bCs/>
          <w:sz w:val="24"/>
          <w:szCs w:val="24"/>
        </w:rPr>
        <w:t>[BI_Numar]</w:t>
      </w:r>
      <w:r w:rsidRPr="00B41BFD">
        <w:rPr>
          <w:rFonts w:ascii="Times New Roman" w:hAnsi="Times New Roman"/>
          <w:sz w:val="24"/>
          <w:szCs w:val="24"/>
        </w:rPr>
        <w:t xml:space="preserve">, eliberat de </w:t>
      </w:r>
      <w:r w:rsidRPr="00B41BFD">
        <w:rPr>
          <w:rFonts w:ascii="Times New Roman" w:hAnsi="Times New Roman"/>
          <w:b/>
          <w:bCs/>
          <w:sz w:val="24"/>
          <w:szCs w:val="24"/>
        </w:rPr>
        <w:t>[BI_Eliberat] - [BI_Data</w:t>
      </w:r>
      <w:r w:rsidR="0051130A">
        <w:rPr>
          <w:rFonts w:ascii="Times New Roman" w:hAnsi="Times New Roman"/>
          <w:b/>
          <w:bCs/>
          <w:sz w:val="24"/>
          <w:szCs w:val="24"/>
        </w:rPr>
        <w:t>Eliberat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 xml:space="preserve">, titular al dreptului de proprietate conform actelor de proprietate de mai jos, in calitate de </w:t>
      </w:r>
      <w:r w:rsidRPr="00B41BFD">
        <w:rPr>
          <w:rFonts w:ascii="Times New Roman" w:hAnsi="Times New Roman"/>
          <w:b/>
          <w:noProof/>
          <w:sz w:val="24"/>
          <w:szCs w:val="24"/>
          <w:lang w:val="ro-RO"/>
        </w:rPr>
        <w:t>ARENDATOR</w:t>
      </w:r>
      <w:r w:rsidRPr="00B41BFD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51D2E464" w14:textId="77777777" w:rsidR="005138AD" w:rsidRPr="00E25B3D" w:rsidRDefault="005138AD" w:rsidP="00E25B3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290BE8D" w14:textId="77777777" w:rsidR="005138AD" w:rsidRPr="00E25B3D" w:rsidRDefault="005138AD" w:rsidP="00E25B3D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Partile de comun acord, au convenit urmatoarele:</w:t>
      </w:r>
    </w:p>
    <w:p w14:paraId="25EAE21E" w14:textId="77777777" w:rsidR="005138AD" w:rsidRPr="00E25B3D" w:rsidRDefault="005138AD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6D747294" w14:textId="44317D16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25B3D">
        <w:rPr>
          <w:rFonts w:ascii="Times New Roman" w:hAnsi="Times New Roman"/>
          <w:noProof/>
          <w:sz w:val="24"/>
          <w:szCs w:val="24"/>
        </w:rPr>
        <w:t xml:space="preserve">Suprafata de teren </w:t>
      </w:r>
      <w:r w:rsidRPr="00E25B3D">
        <w:rPr>
          <w:rFonts w:ascii="Times New Roman" w:hAnsi="Times New Roman"/>
          <w:b/>
          <w:bCs/>
          <w:sz w:val="24"/>
          <w:szCs w:val="24"/>
        </w:rPr>
        <w:t>[SuprafataContract]</w:t>
      </w:r>
      <w:r w:rsidRPr="00E25B3D">
        <w:rPr>
          <w:rFonts w:ascii="Times New Roman" w:hAnsi="Times New Roman"/>
          <w:noProof/>
          <w:sz w:val="24"/>
          <w:szCs w:val="24"/>
        </w:rPr>
        <w:t xml:space="preserve"> ha, aferenta contractului </w:t>
      </w:r>
      <w:r w:rsidRPr="00E25B3D">
        <w:rPr>
          <w:rFonts w:ascii="Times New Roman" w:hAnsi="Times New Roman"/>
          <w:sz w:val="24"/>
          <w:szCs w:val="24"/>
        </w:rPr>
        <w:t>de arenda va fi lucrata de catre arendas astfel:</w:t>
      </w:r>
    </w:p>
    <w:p w14:paraId="275C7DBF" w14:textId="77777777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2250C41B" w14:textId="57B50097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25B3D">
        <w:rPr>
          <w:rFonts w:ascii="Times New Roman" w:hAnsi="Times New Roman"/>
          <w:sz w:val="24"/>
          <w:szCs w:val="24"/>
        </w:rPr>
        <w:t xml:space="preserve">Suprafata de </w:t>
      </w:r>
      <w:r w:rsidR="00E25B3D">
        <w:rPr>
          <w:rFonts w:ascii="Times New Roman" w:hAnsi="Times New Roman"/>
          <w:sz w:val="24"/>
          <w:szCs w:val="24"/>
        </w:rPr>
        <w:t>_________</w:t>
      </w:r>
      <w:r w:rsidRPr="00E25B3D">
        <w:rPr>
          <w:rFonts w:ascii="Times New Roman" w:hAnsi="Times New Roman"/>
          <w:sz w:val="24"/>
          <w:szCs w:val="24"/>
        </w:rPr>
        <w:t xml:space="preserve"> ha, in arenda conform coditiilor din contractul de arenda,</w:t>
      </w:r>
    </w:p>
    <w:p w14:paraId="0F8010BC" w14:textId="1383F3A8" w:rsidR="00642C43" w:rsidRPr="00E25B3D" w:rsidRDefault="00642C43" w:rsidP="00E25B3D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E25B3D">
        <w:rPr>
          <w:rFonts w:ascii="Times New Roman" w:hAnsi="Times New Roman"/>
          <w:sz w:val="24"/>
          <w:szCs w:val="24"/>
        </w:rPr>
        <w:t xml:space="preserve">Suprafata de </w:t>
      </w:r>
      <w:r w:rsidR="00E25B3D">
        <w:rPr>
          <w:rFonts w:ascii="Times New Roman" w:hAnsi="Times New Roman"/>
          <w:sz w:val="24"/>
          <w:szCs w:val="24"/>
        </w:rPr>
        <w:t>_________</w:t>
      </w:r>
      <w:r w:rsidRPr="00E25B3D">
        <w:rPr>
          <w:rFonts w:ascii="Times New Roman" w:hAnsi="Times New Roman"/>
          <w:sz w:val="24"/>
          <w:szCs w:val="24"/>
        </w:rPr>
        <w:t>ha, sub forma de prestari servicii conform planului de culturi stabilit de ambele parti..</w:t>
      </w:r>
    </w:p>
    <w:p w14:paraId="3F0EB65E" w14:textId="77777777" w:rsidR="00642C43" w:rsidRPr="00E25B3D" w:rsidRDefault="00642C43" w:rsidP="00E25B3D">
      <w:pPr>
        <w:pStyle w:val="NoSpacing"/>
        <w:ind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60D3AAF7" w14:textId="77777777" w:rsidR="00DC65B3" w:rsidRPr="00E25B3D" w:rsidRDefault="00DC65B3" w:rsidP="00E25B3D">
      <w:pPr>
        <w:pStyle w:val="NoSpacing"/>
        <w:ind w:left="720" w:right="-993"/>
        <w:jc w:val="both"/>
        <w:rPr>
          <w:rFonts w:ascii="Times New Roman" w:hAnsi="Times New Roman"/>
          <w:noProof/>
          <w:sz w:val="24"/>
          <w:szCs w:val="24"/>
        </w:rPr>
      </w:pPr>
    </w:p>
    <w:p w14:paraId="712C2E33" w14:textId="17FB3CF6" w:rsidR="00CD2B83" w:rsidRPr="00E25B3D" w:rsidRDefault="00193428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ncheiat ast</w:t>
      </w:r>
      <w:r w:rsidR="00D8646D" w:rsidRPr="00E25B3D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zi</w:t>
      </w:r>
      <w:r w:rsidR="00E25B3D">
        <w:rPr>
          <w:rFonts w:ascii="Times New Roman" w:hAnsi="Times New Roman"/>
          <w:noProof/>
          <w:sz w:val="24"/>
          <w:szCs w:val="24"/>
          <w:lang w:val="ro-RO"/>
        </w:rPr>
        <w:t xml:space="preserve"> ______</w:t>
      </w:r>
      <w:r w:rsidR="00E25B3D" w:rsidRPr="00E25B3D">
        <w:rPr>
          <w:rFonts w:ascii="Times New Roman" w:hAnsi="Times New Roman"/>
          <w:noProof/>
          <w:sz w:val="24"/>
          <w:szCs w:val="24"/>
          <w:lang w:val="ro-RO"/>
        </w:rPr>
        <w:t>___________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n </w:t>
      </w:r>
      <w:r w:rsidR="00642C43" w:rsidRPr="00E25B3D">
        <w:rPr>
          <w:rFonts w:ascii="Times New Roman" w:hAnsi="Times New Roman"/>
          <w:noProof/>
          <w:sz w:val="24"/>
          <w:szCs w:val="24"/>
          <w:lang w:val="ro-RO"/>
        </w:rPr>
        <w:t xml:space="preserve">doua </w:t>
      </w:r>
      <w:r w:rsidR="00CD2B83" w:rsidRPr="00E25B3D">
        <w:rPr>
          <w:rFonts w:ascii="Times New Roman" w:hAnsi="Times New Roman"/>
          <w:noProof/>
          <w:sz w:val="24"/>
          <w:szCs w:val="24"/>
          <w:lang w:val="ro-RO"/>
        </w:rPr>
        <w:t>exemplare originale.</w:t>
      </w:r>
    </w:p>
    <w:p w14:paraId="46F55E8D" w14:textId="77777777" w:rsidR="002067E6" w:rsidRPr="00E25B3D" w:rsidRDefault="002067E6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193428" w:rsidRPr="00E25B3D" w14:paraId="4EF999D4" w14:textId="77777777" w:rsidTr="00DC65B3">
        <w:tc>
          <w:tcPr>
            <w:tcW w:w="5670" w:type="dxa"/>
            <w:shd w:val="clear" w:color="auto" w:fill="auto"/>
          </w:tcPr>
          <w:p w14:paraId="5BA82697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ARENDATOR,</w:t>
            </w:r>
          </w:p>
          <w:p w14:paraId="5CDD56A1" w14:textId="77777777" w:rsidR="002067E6" w:rsidRPr="00E25B3D" w:rsidRDefault="00C63262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227848"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NumeArendator</w:t>
            </w:r>
            <w:r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32514E48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34FA4B" w14:textId="77777777" w:rsidR="00227848" w:rsidRPr="00E25B3D" w:rsidRDefault="00227848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______________________________________</w:t>
            </w:r>
          </w:p>
          <w:p w14:paraId="2F72FCCB" w14:textId="77777777" w:rsidR="00D8646D" w:rsidRPr="00E25B3D" w:rsidRDefault="00227848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</w:t>
            </w:r>
            <w:r w:rsidR="00D8646D"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(semnatura)</w:t>
            </w:r>
          </w:p>
        </w:tc>
        <w:tc>
          <w:tcPr>
            <w:tcW w:w="3968" w:type="dxa"/>
            <w:shd w:val="clear" w:color="auto" w:fill="auto"/>
          </w:tcPr>
          <w:p w14:paraId="6958C0CD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7EFAC203" w14:textId="77777777" w:rsidR="00541F25" w:rsidRPr="00B41BFD" w:rsidRDefault="00541F25" w:rsidP="00541F2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NumeFirma</w:t>
            </w:r>
            <w:r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</w:p>
          <w:p w14:paraId="01375BD7" w14:textId="77777777" w:rsidR="00541F25" w:rsidRPr="00CB7B58" w:rsidRDefault="00541F25" w:rsidP="00541F25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CB7B58">
              <w:rPr>
                <w:rFonts w:ascii="Times New Roman" w:hAnsi="Times New Roman"/>
                <w:sz w:val="24"/>
                <w:szCs w:val="24"/>
              </w:rPr>
              <w:t>[FunctieAdministrator]</w:t>
            </w:r>
            <w:r w:rsidRPr="00CB7B58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1F2E5182" w14:textId="0975BA8C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ing.</w:t>
            </w:r>
            <w:r w:rsidR="00541F25" w:rsidRPr="00B41BF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541F25">
              <w:rPr>
                <w:rFonts w:ascii="Times New Roman" w:hAnsi="Times New Roman"/>
                <w:b/>
                <w:bCs/>
                <w:sz w:val="24"/>
                <w:szCs w:val="24"/>
              </w:rPr>
              <w:t>Administrator]</w:t>
            </w:r>
          </w:p>
        </w:tc>
      </w:tr>
      <w:tr w:rsidR="00D8646D" w:rsidRPr="00E25B3D" w14:paraId="789895C7" w14:textId="77777777" w:rsidTr="00DC65B3">
        <w:tc>
          <w:tcPr>
            <w:tcW w:w="5670" w:type="dxa"/>
            <w:shd w:val="clear" w:color="auto" w:fill="auto"/>
          </w:tcPr>
          <w:p w14:paraId="588F3D4B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0A2F59F0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128CD06E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F24C1FC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Unitatea administrativ teritorial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____________</w:t>
            </w:r>
          </w:p>
          <w:p w14:paraId="0032B8F7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4EE9C18" w14:textId="3C90238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Jude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t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ul </w:t>
            </w:r>
            <w:r w:rsidR="00125FCF"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125FCF">
              <w:rPr>
                <w:rFonts w:ascii="Times New Roman" w:hAnsi="Times New Roman"/>
                <w:b/>
                <w:bCs/>
                <w:sz w:val="24"/>
                <w:szCs w:val="24"/>
              </w:rPr>
              <w:t>JudetTeren</w:t>
            </w:r>
            <w:r w:rsidR="00125FCF" w:rsidRPr="00E25B3D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</w:p>
          <w:p w14:paraId="40E71FAF" w14:textId="77777777" w:rsidR="002067E6" w:rsidRPr="00E25B3D" w:rsidRDefault="002067E6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DB75210" w14:textId="753B5C08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Nr. </w:t>
            </w:r>
            <w:r w:rsidR="00193428"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nregistrare___________/_____/_____/20</w:t>
            </w:r>
            <w:r w:rsidR="00BD729A"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</w:t>
            </w:r>
          </w:p>
          <w:p w14:paraId="7CD439AD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4B5AA70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E25B3D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SECRETAR,</w:t>
            </w:r>
          </w:p>
        </w:tc>
        <w:tc>
          <w:tcPr>
            <w:tcW w:w="3968" w:type="dxa"/>
            <w:shd w:val="clear" w:color="auto" w:fill="auto"/>
          </w:tcPr>
          <w:p w14:paraId="78588FFB" w14:textId="77777777" w:rsidR="00D8646D" w:rsidRPr="00E25B3D" w:rsidRDefault="00D8646D" w:rsidP="00E25B3D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bookmarkEnd w:id="0"/>
    <w:p w14:paraId="54B25272" w14:textId="3467599D" w:rsidR="004033BE" w:rsidRPr="00E25B3D" w:rsidRDefault="00CD2B83" w:rsidP="00E25B3D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E25B3D">
        <w:rPr>
          <w:rFonts w:ascii="Times New Roman" w:hAnsi="Times New Roman"/>
          <w:noProof/>
          <w:sz w:val="24"/>
          <w:szCs w:val="24"/>
          <w:lang w:val="ro-RO"/>
        </w:rPr>
        <w:tab/>
        <w:t xml:space="preserve">       </w:t>
      </w:r>
    </w:p>
    <w:sectPr w:rsidR="004033BE" w:rsidRPr="00E25B3D" w:rsidSect="00DC65B3">
      <w:pgSz w:w="11906" w:h="16838" w:code="9"/>
      <w:pgMar w:top="1134" w:right="1134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73205"/>
    <w:multiLevelType w:val="hybridMultilevel"/>
    <w:tmpl w:val="FCD070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EB7D5C"/>
    <w:multiLevelType w:val="hybridMultilevel"/>
    <w:tmpl w:val="A1C825DA"/>
    <w:lvl w:ilvl="0" w:tplc="9C9C834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color w:val="950095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C657D"/>
    <w:multiLevelType w:val="hybridMultilevel"/>
    <w:tmpl w:val="326E2B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358C"/>
    <w:rsid w:val="00025165"/>
    <w:rsid w:val="00044152"/>
    <w:rsid w:val="00052944"/>
    <w:rsid w:val="000E3C00"/>
    <w:rsid w:val="0010304E"/>
    <w:rsid w:val="00125FCF"/>
    <w:rsid w:val="00144485"/>
    <w:rsid w:val="00193428"/>
    <w:rsid w:val="002067E6"/>
    <w:rsid w:val="00227848"/>
    <w:rsid w:val="00235CF6"/>
    <w:rsid w:val="0024373B"/>
    <w:rsid w:val="002F5996"/>
    <w:rsid w:val="00310C15"/>
    <w:rsid w:val="003428B2"/>
    <w:rsid w:val="003E67FA"/>
    <w:rsid w:val="004033BE"/>
    <w:rsid w:val="0040467D"/>
    <w:rsid w:val="00445640"/>
    <w:rsid w:val="00457BC9"/>
    <w:rsid w:val="004C7E7F"/>
    <w:rsid w:val="0051130A"/>
    <w:rsid w:val="005138AD"/>
    <w:rsid w:val="00541F25"/>
    <w:rsid w:val="005F4A14"/>
    <w:rsid w:val="00615B2D"/>
    <w:rsid w:val="00633E37"/>
    <w:rsid w:val="00642C43"/>
    <w:rsid w:val="00655719"/>
    <w:rsid w:val="006A7BCC"/>
    <w:rsid w:val="0073414A"/>
    <w:rsid w:val="00744B93"/>
    <w:rsid w:val="00760EAE"/>
    <w:rsid w:val="0079157B"/>
    <w:rsid w:val="00797381"/>
    <w:rsid w:val="00955E58"/>
    <w:rsid w:val="00972019"/>
    <w:rsid w:val="00983450"/>
    <w:rsid w:val="00996A8D"/>
    <w:rsid w:val="00B03DF2"/>
    <w:rsid w:val="00B16A30"/>
    <w:rsid w:val="00B314F2"/>
    <w:rsid w:val="00B47008"/>
    <w:rsid w:val="00B70BDE"/>
    <w:rsid w:val="00B87542"/>
    <w:rsid w:val="00B935AB"/>
    <w:rsid w:val="00B96427"/>
    <w:rsid w:val="00BC1986"/>
    <w:rsid w:val="00BD729A"/>
    <w:rsid w:val="00C63262"/>
    <w:rsid w:val="00CB44A3"/>
    <w:rsid w:val="00CD2B83"/>
    <w:rsid w:val="00CD446A"/>
    <w:rsid w:val="00CD71DB"/>
    <w:rsid w:val="00D8646D"/>
    <w:rsid w:val="00DA422B"/>
    <w:rsid w:val="00DC65B3"/>
    <w:rsid w:val="00E2365C"/>
    <w:rsid w:val="00E25B3D"/>
    <w:rsid w:val="00E32E4C"/>
    <w:rsid w:val="00E71F9B"/>
    <w:rsid w:val="00E74A48"/>
    <w:rsid w:val="00F54618"/>
    <w:rsid w:val="00F70149"/>
    <w:rsid w:val="00F8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3DE4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tabel1">
    <w:name w:val="tabel1"/>
    <w:rsid w:val="00457BC9"/>
    <w:rPr>
      <w:rFonts w:ascii="Courier New" w:hAnsi="Courier New" w:cs="Courier New" w:hint="default"/>
      <w:color w:val="000000"/>
      <w:sz w:val="20"/>
      <w:szCs w:val="20"/>
      <w:shd w:val="clear" w:color="auto" w:fill="auto"/>
    </w:rPr>
  </w:style>
  <w:style w:type="paragraph" w:styleId="HTMLPreformatted">
    <w:name w:val="HTML Preformatted"/>
    <w:basedOn w:val="Normal"/>
    <w:link w:val="HTMLPreformattedChar"/>
    <w:rsid w:val="00457B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57BC9"/>
    <w:rPr>
      <w:rFonts w:ascii="Courier New" w:eastAsia="Times New Roman" w:hAnsi="Courier New" w:cs="Courier New"/>
    </w:rPr>
  </w:style>
  <w:style w:type="character" w:customStyle="1" w:styleId="NoSpacingChar">
    <w:name w:val="No Spacing Char"/>
    <w:link w:val="NoSpacing"/>
    <w:uiPriority w:val="1"/>
    <w:rsid w:val="00457BC9"/>
    <w:rPr>
      <w:sz w:val="22"/>
      <w:szCs w:val="22"/>
      <w:lang w:val="ro-RO"/>
    </w:rPr>
  </w:style>
  <w:style w:type="character" w:customStyle="1" w:styleId="paragraf1">
    <w:name w:val="paragraf1"/>
    <w:rsid w:val="00457BC9"/>
    <w:rPr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ontracte%20arenda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24F5B-F265-4004-87E9-83AEA48BF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Vilciu Constantin</cp:lastModifiedBy>
  <cp:revision>9</cp:revision>
  <cp:lastPrinted>2020-03-11T12:53:00Z</cp:lastPrinted>
  <dcterms:created xsi:type="dcterms:W3CDTF">2020-07-14T09:19:00Z</dcterms:created>
  <dcterms:modified xsi:type="dcterms:W3CDTF">2021-01-28T11:21:00Z</dcterms:modified>
</cp:coreProperties>
</file>