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reia dintre persoanele 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9,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4,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Unitatea administrativ teritorial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 ____________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SECRETAR,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0F4791"/>
    <w:rsid w:val="0010304E"/>
    <w:rsid w:val="00193428"/>
    <w:rsid w:val="002067E6"/>
    <w:rsid w:val="00227848"/>
    <w:rsid w:val="0024373B"/>
    <w:rsid w:val="002D4430"/>
    <w:rsid w:val="002F5996"/>
    <w:rsid w:val="00310C15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812CD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1210</TotalTime>
  <Pages>1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60</cp:revision>
  <cp:lastPrinted>2018-10-18T08:12:00Z</cp:lastPrinted>
  <dcterms:created xsi:type="dcterms:W3CDTF">2018-10-18T10:51:00Z</dcterms:created>
  <dcterms:modified xsi:type="dcterms:W3CDTF">2022-05-23T12:31:00Z</dcterms:modified>
</cp:coreProperties>
</file>