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3"/>
  </w:num>
  <w:num w:numId="4" w16cid:durableId="694229651">
    <w:abstractNumId w:val="4"/>
  </w:num>
  <w:num w:numId="5" w16cid:durableId="99885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93428"/>
    <w:rsid w:val="002067E6"/>
    <w:rsid w:val="00227848"/>
    <w:rsid w:val="0024373B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C599B"/>
    <w:rsid w:val="004C67B1"/>
    <w:rsid w:val="004C7E7F"/>
    <w:rsid w:val="004E69E7"/>
    <w:rsid w:val="00615B2D"/>
    <w:rsid w:val="00633E37"/>
    <w:rsid w:val="00655719"/>
    <w:rsid w:val="006812CD"/>
    <w:rsid w:val="006A7BCC"/>
    <w:rsid w:val="006C5516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27BE4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1210</TotalTime>
  <Pages>1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64</cp:revision>
  <cp:lastPrinted>2018-10-18T08:12:00Z</cp:lastPrinted>
  <dcterms:created xsi:type="dcterms:W3CDTF">2018-10-18T10:51:00Z</dcterms:created>
  <dcterms:modified xsi:type="dcterms:W3CDTF">2022-11-09T14:23:00Z</dcterms:modified>
</cp:coreProperties>
</file>