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10A9D39A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254E07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25585E50" w14:textId="77777777" w:rsidR="00673B4C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5270D63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D811A57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EE5E42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3110F46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6E5D96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E7A760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1EB7E9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32731A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32123C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A645C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00E560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68DB42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93712DB" w14:textId="77777777" w:rsidR="00673B4C" w:rsidRDefault="00673B4C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900F49F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7BDA292C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20DB1A5A" w14:textId="71D5E24F" w:rsidR="00673B4C" w:rsidRDefault="00673B4C" w:rsidP="00673B4C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  <w:r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5EB4BA" wp14:editId="5E7962F3">
                <wp:simplePos x="0" y="0"/>
                <wp:positionH relativeFrom="column">
                  <wp:posOffset>813435</wp:posOffset>
                </wp:positionH>
                <wp:positionV relativeFrom="paragraph">
                  <wp:posOffset>106045</wp:posOffset>
                </wp:positionV>
                <wp:extent cx="3895090" cy="323850"/>
                <wp:effectExtent l="0" t="0" r="635" b="0"/>
                <wp:wrapNone/>
                <wp:docPr id="14352110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F9A55" w14:textId="0B724AA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="00FB3783" w:rsidRP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EB4B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4.05pt;margin-top:8.35pt;width:306.7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" stroked="f">
                <v:fill opacity="0"/>
                <v:textbox>
                  <w:txbxContent>
                    <w:p w14:paraId="6EAF9A55" w14:textId="0B724AA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="00FB3783" w:rsidRP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08EAA6B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SC/</w:t>
      </w:r>
      <w:r w:rsidRPr="00B96578">
        <w:rPr>
          <w:rFonts w:ascii="Times New Roman" w:hAnsi="Times New Roman"/>
          <w:strike/>
          <w:noProof/>
          <w:sz w:val="26"/>
          <w:szCs w:val="26"/>
        </w:rPr>
        <w:t>PFA</w:t>
      </w:r>
      <w:r w:rsidRPr="00B96578">
        <w:rPr>
          <w:rFonts w:ascii="Times New Roman" w:hAnsi="Times New Roman"/>
          <w:noProof/>
          <w:sz w:val="26"/>
          <w:szCs w:val="26"/>
        </w:rPr>
        <w:t>/</w:t>
      </w:r>
      <w:r w:rsidRPr="00B96578">
        <w:rPr>
          <w:rFonts w:ascii="Times New Roman" w:hAnsi="Times New Roman"/>
          <w:strike/>
          <w:noProof/>
          <w:sz w:val="26"/>
          <w:szCs w:val="26"/>
        </w:rPr>
        <w:t>II</w:t>
      </w:r>
      <w:r w:rsidRPr="00B96578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_______________________________________</w:t>
      </w:r>
    </w:p>
    <w:p w14:paraId="4C2C756E" w14:textId="02D88B2E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840FF" wp14:editId="3F999AE8">
                <wp:simplePos x="0" y="0"/>
                <wp:positionH relativeFrom="column">
                  <wp:posOffset>356235</wp:posOffset>
                </wp:positionH>
                <wp:positionV relativeFrom="paragraph">
                  <wp:posOffset>111760</wp:posOffset>
                </wp:positionV>
                <wp:extent cx="2066925" cy="323850"/>
                <wp:effectExtent l="0" t="0" r="0" b="0"/>
                <wp:wrapNone/>
                <wp:docPr id="42804208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45791" w14:textId="41421298" w:rsidR="00673B4C" w:rsidRPr="00DB7786" w:rsidRDefault="00673B4C" w:rsidP="00673B4C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[C</w:t>
                            </w:r>
                            <w:r w:rsid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IF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840FF" id="Text Box 8" o:spid="_x0000_s1027" type="#_x0000_t202" style="position:absolute;margin-left:28.05pt;margin-top:8.8pt;width:162.7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" stroked="f">
                <v:fill opacity="0"/>
                <v:textbox>
                  <w:txbxContent>
                    <w:p w14:paraId="36E45791" w14:textId="41421298" w:rsidR="00673B4C" w:rsidRPr="00DB7786" w:rsidRDefault="00673B4C" w:rsidP="00673B4C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[C</w:t>
                      </w:r>
                      <w:r w:rsid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IF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0A1DD64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CU</w:t>
      </w:r>
      <w:r w:rsidRPr="005024E0">
        <w:rPr>
          <w:rFonts w:ascii="Times New Roman" w:hAnsi="Times New Roman"/>
          <w:noProof/>
          <w:sz w:val="26"/>
          <w:szCs w:val="26"/>
        </w:rPr>
        <w:t>I</w:t>
      </w:r>
      <w:r w:rsidRPr="00E87215">
        <w:rPr>
          <w:rFonts w:ascii="Times New Roman" w:hAnsi="Times New Roman"/>
          <w:noProof/>
          <w:sz w:val="26"/>
          <w:szCs w:val="26"/>
        </w:rPr>
        <w:t xml:space="preserve"> __________________________</w:t>
      </w:r>
    </w:p>
    <w:p w14:paraId="3CB73CC4" w14:textId="77777777" w:rsidR="00673B4C" w:rsidRDefault="00673B4C" w:rsidP="00673B4C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72592772" w14:textId="77777777" w:rsidR="00673B4C" w:rsidRPr="009C691E" w:rsidRDefault="00673B4C" w:rsidP="00673B4C">
      <w:pPr>
        <w:spacing w:line="480" w:lineRule="auto"/>
        <w:rPr>
          <w:sz w:val="16"/>
          <w:szCs w:val="16"/>
          <w:lang w:val="pt-BR"/>
        </w:rPr>
      </w:pPr>
    </w:p>
    <w:p w14:paraId="6981EDB7" w14:textId="77777777" w:rsidR="00DB7786" w:rsidRPr="00DB7786" w:rsidRDefault="00DB7786" w:rsidP="00DB7786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DB7786">
        <w:rPr>
          <w:rFonts w:ascii="Times New Roman" w:hAnsi="Times New Roman"/>
          <w:color w:val="000000"/>
          <w:sz w:val="26"/>
          <w:szCs w:val="26"/>
        </w:rPr>
        <w:t>C</w:t>
      </w:r>
      <w:r w:rsidRPr="00DB7786">
        <w:rPr>
          <w:rFonts w:ascii="Times New Roman" w:hAnsi="Times New Roman"/>
          <w:color w:val="000000"/>
          <w:sz w:val="26"/>
          <w:szCs w:val="26"/>
          <w:lang w:val="ro-RO"/>
        </w:rPr>
        <w:t>Ă</w:t>
      </w:r>
      <w:r w:rsidRPr="00DB7786">
        <w:rPr>
          <w:rFonts w:ascii="Times New Roman" w:hAnsi="Times New Roman"/>
          <w:color w:val="000000"/>
          <w:sz w:val="26"/>
          <w:szCs w:val="26"/>
        </w:rPr>
        <w:t>TRE,</w:t>
      </w:r>
    </w:p>
    <w:p w14:paraId="1C6B5CA2" w14:textId="77777777" w:rsidR="00673B4C" w:rsidRPr="00DB7786" w:rsidRDefault="00673B4C" w:rsidP="00DB7786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 xml:space="preserve">             PRIMĂRIA COMUNEI M</w:t>
      </w:r>
      <w:hyperlink r:id="rId6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hyperlink r:id="rId7" w:history="1"/>
      <w:r w:rsidRPr="00DB7786">
        <w:rPr>
          <w:rFonts w:ascii="Times New Roman" w:hAnsi="Times New Roman"/>
          <w:b/>
          <w:color w:val="000000"/>
          <w:sz w:val="26"/>
          <w:szCs w:val="26"/>
        </w:rPr>
        <w:t>NĂSTIREA, JUDEȚUL CĂLĂRAȘI</w:t>
      </w:r>
    </w:p>
    <w:p w14:paraId="5DCD7FBA" w14:textId="07E822FB" w:rsidR="00673B4C" w:rsidRPr="007F352D" w:rsidRDefault="00673B4C" w:rsidP="00DB7786">
      <w:pPr>
        <w:spacing w:after="0"/>
        <w:rPr>
          <w:b/>
          <w:color w:val="000000"/>
          <w:sz w:val="28"/>
          <w:szCs w:val="28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ab/>
        <w:t xml:space="preserve"> </w:t>
      </w:r>
      <w:r w:rsidR="00DB778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B7786">
        <w:rPr>
          <w:rFonts w:ascii="Times New Roman" w:hAnsi="Times New Roman"/>
          <w:b/>
          <w:color w:val="000000"/>
          <w:sz w:val="26"/>
          <w:szCs w:val="26"/>
        </w:rPr>
        <w:t>SECRETARUL COMUNEI M</w:t>
      </w:r>
      <w:hyperlink r:id="rId8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r w:rsidRPr="00DB7786">
        <w:rPr>
          <w:rFonts w:ascii="Times New Roman" w:hAnsi="Times New Roman"/>
          <w:b/>
          <w:color w:val="000000"/>
          <w:sz w:val="26"/>
          <w:szCs w:val="26"/>
        </w:rPr>
        <w:t>NĂSTIREA</w:t>
      </w:r>
    </w:p>
    <w:p w14:paraId="249021C4" w14:textId="77777777" w:rsidR="00673B4C" w:rsidRDefault="00673B4C" w:rsidP="00DB7786">
      <w:pPr>
        <w:jc w:val="both"/>
        <w:rPr>
          <w:color w:val="000000"/>
          <w:sz w:val="28"/>
          <w:szCs w:val="28"/>
        </w:rPr>
      </w:pPr>
    </w:p>
    <w:p w14:paraId="486C0FFA" w14:textId="5A58130D" w:rsidR="00673B4C" w:rsidRPr="00E330F6" w:rsidRDefault="00673B4C" w:rsidP="00673B4C">
      <w:pPr>
        <w:jc w:val="both"/>
        <w:rPr>
          <w:color w:val="000000"/>
          <w:sz w:val="36"/>
          <w:szCs w:val="36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27988" wp14:editId="4080FD50">
                <wp:simplePos x="0" y="0"/>
                <wp:positionH relativeFrom="column">
                  <wp:posOffset>2299335</wp:posOffset>
                </wp:positionH>
                <wp:positionV relativeFrom="paragraph">
                  <wp:posOffset>302895</wp:posOffset>
                </wp:positionV>
                <wp:extent cx="3895090" cy="323850"/>
                <wp:effectExtent l="0" t="0" r="635" b="0"/>
                <wp:wrapNone/>
                <wp:docPr id="118587345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68438" w14:textId="4C41D146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27988" id="Text Box 7" o:spid="_x0000_s1028" type="#_x0000_t202" style="position:absolute;left:0;text-align:left;margin-left:181.05pt;margin-top:23.85pt;width:306.7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" stroked="f">
                <v:fill opacity="0"/>
                <v:textbox>
                  <w:txbxContent>
                    <w:p w14:paraId="2FE68438" w14:textId="4C41D146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74ADD75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Prin prezenta vă comunicăm că </w:t>
      </w:r>
      <w:r w:rsidRPr="00DB7786">
        <w:rPr>
          <w:rFonts w:ascii="Times New Roman" w:hAnsi="Times New Roman"/>
          <w:noProof/>
          <w:sz w:val="28"/>
          <w:szCs w:val="28"/>
        </w:rPr>
        <w:t>____________________________________________</w:t>
      </w:r>
      <w:r w:rsidRPr="00DB7786">
        <w:rPr>
          <w:rFonts w:ascii="Times New Roman" w:hAnsi="Times New Roman"/>
          <w:noProof/>
          <w:sz w:val="28"/>
          <w:szCs w:val="28"/>
          <w:u w:val="single"/>
        </w:rPr>
        <w:t>,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C2BFA0E" w14:textId="156F858B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D6332" wp14:editId="20F94241">
                <wp:simplePos x="0" y="0"/>
                <wp:positionH relativeFrom="column">
                  <wp:posOffset>4518660</wp:posOffset>
                </wp:positionH>
                <wp:positionV relativeFrom="paragraph">
                  <wp:posOffset>121285</wp:posOffset>
                </wp:positionV>
                <wp:extent cx="1762760" cy="236855"/>
                <wp:effectExtent l="0" t="0" r="8890" b="1270"/>
                <wp:wrapNone/>
                <wp:docPr id="119081467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C863A" w14:textId="241D1E01" w:rsidR="00673B4C" w:rsidRPr="00B52AED" w:rsidRDefault="00673B4C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FUNCTIE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D6332" id="Text Box 6" o:spid="_x0000_s1029" type="#_x0000_t202" style="position:absolute;left:0;text-align:left;margin-left:355.8pt;margin-top:9.55pt;width:138.8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" stroked="f">
                <v:fill opacity="0"/>
                <v:textbox inset="0,0,0,0">
                  <w:txbxContent>
                    <w:p w14:paraId="607C863A" w14:textId="241D1E01" w:rsidR="00673B4C" w:rsidRPr="00B52AED" w:rsidRDefault="00673B4C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FUNCTIE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435AB1" wp14:editId="30A2FE62">
                <wp:simplePos x="0" y="0"/>
                <wp:positionH relativeFrom="column">
                  <wp:posOffset>1356360</wp:posOffset>
                </wp:positionH>
                <wp:positionV relativeFrom="paragraph">
                  <wp:posOffset>121285</wp:posOffset>
                </wp:positionV>
                <wp:extent cx="2057400" cy="236855"/>
                <wp:effectExtent l="0" t="0" r="0" b="1270"/>
                <wp:wrapNone/>
                <wp:docPr id="17680242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2F54" w14:textId="651E689D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35AB1" id="Text Box 5" o:spid="_x0000_s1030" type="#_x0000_t202" style="position:absolute;left:0;text-align:left;margin-left:106.8pt;margin-top:9.55pt;width:162pt;height:1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" stroked="f">
                <v:fill opacity="0"/>
                <v:textbox inset="0,0,0,0">
                  <w:txbxContent>
                    <w:p w14:paraId="52682F54" w14:textId="651E689D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E24BAE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reprezentată  prin ________________________, în calitate de ___________________, </w:t>
      </w:r>
    </w:p>
    <w:p w14:paraId="72225B19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B0DB69C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solicită  înregistrarea  unui  număr  de  </w:t>
      </w:r>
      <w:r w:rsidRPr="00DB7786">
        <w:rPr>
          <w:rFonts w:ascii="Times New Roman" w:hAnsi="Times New Roman"/>
          <w:color w:val="000000"/>
          <w:sz w:val="28"/>
          <w:szCs w:val="28"/>
          <w:u w:val="single"/>
        </w:rPr>
        <w:t xml:space="preserve">     1      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  contracte   de   arendare  a  următorilor</w:t>
      </w:r>
    </w:p>
    <w:p w14:paraId="4823412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0B86939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proprietari / utilizatori de teren :</w:t>
      </w:r>
    </w:p>
    <w:p w14:paraId="44D9B4D8" w14:textId="2493177C" w:rsidR="00673B4C" w:rsidRPr="00DB7786" w:rsidRDefault="00B54AC8" w:rsidP="00673B4C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FB16DD" wp14:editId="6D820565">
                <wp:simplePos x="0" y="0"/>
                <wp:positionH relativeFrom="column">
                  <wp:posOffset>4050030</wp:posOffset>
                </wp:positionH>
                <wp:positionV relativeFrom="paragraph">
                  <wp:posOffset>199390</wp:posOffset>
                </wp:positionV>
                <wp:extent cx="1066800" cy="236855"/>
                <wp:effectExtent l="7620" t="0" r="1905" b="1270"/>
                <wp:wrapNone/>
                <wp:docPr id="11640513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EFA24" w14:textId="78FA5E27" w:rsidR="00673B4C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SUPRAFT]</w:t>
                            </w:r>
                          </w:p>
                          <w:p w14:paraId="1B01F946" w14:textId="77777777" w:rsidR="001D7C47" w:rsidRPr="00B52AED" w:rsidRDefault="001D7C47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B16DD" id="Text Box 4" o:spid="_x0000_s1031" type="#_x0000_t202" style="position:absolute;left:0;text-align:left;margin-left:318.9pt;margin-top:15.7pt;width:84pt;height:1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" stroked="f">
                <v:fill opacity="0"/>
                <v:textbox inset="0,0,.5mm,0">
                  <w:txbxContent>
                    <w:p w14:paraId="6AFEFA24" w14:textId="78FA5E27" w:rsidR="00673B4C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SUPRAFT]</w:t>
                      </w:r>
                    </w:p>
                    <w:p w14:paraId="1B01F946" w14:textId="77777777" w:rsidR="001D7C47" w:rsidRPr="00B52AED" w:rsidRDefault="001D7C47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8D89A" wp14:editId="3AA48F87">
                <wp:simplePos x="0" y="0"/>
                <wp:positionH relativeFrom="column">
                  <wp:posOffset>356235</wp:posOffset>
                </wp:positionH>
                <wp:positionV relativeFrom="paragraph">
                  <wp:posOffset>189865</wp:posOffset>
                </wp:positionV>
                <wp:extent cx="2876550" cy="236855"/>
                <wp:effectExtent l="0" t="0" r="0" b="1270"/>
                <wp:wrapNone/>
                <wp:docPr id="17376491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696F4" w14:textId="5E8157F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ARENDATOR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8D89A" id="Text Box 3" o:spid="_x0000_s1032" type="#_x0000_t202" style="position:absolute;left:0;text-align:left;margin-left:28.05pt;margin-top:14.95pt;width:226.5pt;height:1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" stroked="f">
                <v:fill opacity="0"/>
                <v:textbox inset="1.5mm,0,,0">
                  <w:txbxContent>
                    <w:p w14:paraId="6EF696F4" w14:textId="5E8157F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ARENDATOR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EFB8EE5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43A5CB85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4A7D8F8C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4DF8CCB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5CD28708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1393361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118EF7AF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34C0BA8F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60C1CC73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05CD431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E930DF0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>_________________________________ suprafața _____________ ha;</w:t>
      </w:r>
    </w:p>
    <w:p w14:paraId="5A8A887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1A2EF" w14:textId="77777777" w:rsidR="00673B4C" w:rsidRPr="00DB7786" w:rsidRDefault="00673B4C" w:rsidP="00673B4C">
      <w:pPr>
        <w:pStyle w:val="NormalWeb"/>
        <w:spacing w:before="0" w:beforeAutospacing="0" w:after="0" w:afterAutospacing="0" w:line="480" w:lineRule="auto"/>
        <w:rPr>
          <w:sz w:val="32"/>
          <w:szCs w:val="32"/>
          <w:lang w:val="ro-RO"/>
        </w:rPr>
      </w:pPr>
    </w:p>
    <w:p w14:paraId="00954970" w14:textId="7B6A82CE" w:rsidR="00CD2B83" w:rsidRPr="00DB7786" w:rsidRDefault="00673B4C" w:rsidP="00DB7786">
      <w:pPr>
        <w:pStyle w:val="NormalWeb"/>
        <w:spacing w:before="0" w:beforeAutospacing="0" w:after="0" w:afterAutospacing="0" w:line="480" w:lineRule="auto"/>
        <w:ind w:left="135"/>
        <w:rPr>
          <w:sz w:val="28"/>
          <w:szCs w:val="28"/>
          <w:lang w:val="ro-RO"/>
        </w:rPr>
      </w:pPr>
      <w:r w:rsidRPr="00DB7786">
        <w:rPr>
          <w:noProof/>
          <w:sz w:val="28"/>
          <w:szCs w:val="28"/>
          <w:lang w:val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8A6E40" wp14:editId="2B9ED255">
                <wp:simplePos x="0" y="0"/>
                <wp:positionH relativeFrom="margin">
                  <wp:align>left</wp:align>
                </wp:positionH>
                <wp:positionV relativeFrom="paragraph">
                  <wp:posOffset>414655</wp:posOffset>
                </wp:positionV>
                <wp:extent cx="1238250" cy="236855"/>
                <wp:effectExtent l="0" t="0" r="0" b="0"/>
                <wp:wrapNone/>
                <wp:docPr id="1629286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6EC1C" w14:textId="77777777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[DATA_DOC]</w:t>
                            </w: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A6E40" id="Text Box 2" o:spid="_x0000_s1033" type="#_x0000_t202" style="position:absolute;left:0;text-align:left;margin-left:0;margin-top:32.65pt;width:97.5pt;height:18.6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" stroked="f">
                <v:fill opacity="0"/>
                <v:textbox inset="0,0,.5mm,0">
                  <w:txbxContent>
                    <w:p w14:paraId="6D66EC1C" w14:textId="77777777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[DATA_DOC]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7786">
        <w:rPr>
          <w:noProof/>
          <w:sz w:val="32"/>
          <w:szCs w:val="32"/>
          <w:lang w:val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47313" wp14:editId="6103AFC7">
                <wp:simplePos x="0" y="0"/>
                <wp:positionH relativeFrom="column">
                  <wp:posOffset>1832610</wp:posOffset>
                </wp:positionH>
                <wp:positionV relativeFrom="paragraph">
                  <wp:posOffset>410210</wp:posOffset>
                </wp:positionV>
                <wp:extent cx="3714750" cy="236855"/>
                <wp:effectExtent l="0" t="1270" r="0" b="0"/>
                <wp:wrapNone/>
                <wp:docPr id="54327691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3009F" w14:textId="47DF3CD3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47313" id="Text Box 1" o:spid="_x0000_s1034" type="#_x0000_t202" style="position:absolute;left:0;text-align:left;margin-left:144.3pt;margin-top:32.3pt;width:292.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" stroked="f">
                <v:fill opacity="0"/>
                <v:textbox inset="1.5mm,0,,0">
                  <w:txbxContent>
                    <w:p w14:paraId="6F23009F" w14:textId="47DF3CD3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sz w:val="28"/>
          <w:szCs w:val="28"/>
          <w:lang w:val="ro-RO"/>
        </w:rPr>
        <w:t xml:space="preserve">     DATA,</w:t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  <w:t>ARENDAȘ,</w:t>
      </w:r>
      <w:r w:rsidR="00CD2B83" w:rsidRPr="00DB7786">
        <w:rPr>
          <w:noProof/>
          <w:sz w:val="20"/>
          <w:szCs w:val="20"/>
          <w:lang w:val="ro-RO"/>
        </w:rPr>
        <w:t xml:space="preserve"> </w:t>
      </w:r>
    </w:p>
    <w:sectPr w:rsidR="00CD2B83" w:rsidRPr="00DB7786" w:rsidSect="004B40CB">
      <w:pgSz w:w="11906" w:h="16838" w:code="9"/>
      <w:pgMar w:top="1134" w:right="991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A0E5B"/>
    <w:multiLevelType w:val="hybridMultilevel"/>
    <w:tmpl w:val="3FE6A5A0"/>
    <w:lvl w:ilvl="0" w:tplc="FDD6C78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4"/>
  </w:num>
  <w:num w:numId="4" w16cid:durableId="694229651">
    <w:abstractNumId w:val="5"/>
  </w:num>
  <w:num w:numId="5" w16cid:durableId="998851913">
    <w:abstractNumId w:val="2"/>
  </w:num>
  <w:num w:numId="6" w16cid:durableId="1745495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38C1"/>
    <w:rsid w:val="000F4791"/>
    <w:rsid w:val="0010304E"/>
    <w:rsid w:val="00193428"/>
    <w:rsid w:val="001D7C47"/>
    <w:rsid w:val="002067E6"/>
    <w:rsid w:val="00227848"/>
    <w:rsid w:val="0024373B"/>
    <w:rsid w:val="00254E07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B40CB"/>
    <w:rsid w:val="004C599B"/>
    <w:rsid w:val="004C67B1"/>
    <w:rsid w:val="004C7E7F"/>
    <w:rsid w:val="004E69E7"/>
    <w:rsid w:val="00615B2D"/>
    <w:rsid w:val="00633E37"/>
    <w:rsid w:val="00655719"/>
    <w:rsid w:val="00673B4C"/>
    <w:rsid w:val="006812CD"/>
    <w:rsid w:val="006A7BCC"/>
    <w:rsid w:val="006C5516"/>
    <w:rsid w:val="00726DD9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54AC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B7786"/>
    <w:rsid w:val="00DF0C72"/>
    <w:rsid w:val="00E2365C"/>
    <w:rsid w:val="00E27BE4"/>
    <w:rsid w:val="00E71F9B"/>
    <w:rsid w:val="00EA7748"/>
    <w:rsid w:val="00FB3783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673B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bnews.ro/editorial/327-cand-si-de-ce-scriem-cu-a-in-loc-de-i" TargetMode="External"/><Relationship Id="rId3" Type="http://schemas.openxmlformats.org/officeDocument/2006/relationships/styles" Target="styles.xml"/><Relationship Id="rId7" Type="http://schemas.openxmlformats.org/officeDocument/2006/relationships/hyperlink" Target="http://bdbnews.ro/editorial/327-cand-si-de-ce-scriem-cu-a-in-loc-de-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dbnews.ro/editorial/327-cand-si-de-ce-scriem-cu-a-in-loc-de-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1222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74</cp:revision>
  <cp:lastPrinted>2018-10-18T08:12:00Z</cp:lastPrinted>
  <dcterms:created xsi:type="dcterms:W3CDTF">2018-10-18T10:51:00Z</dcterms:created>
  <dcterms:modified xsi:type="dcterms:W3CDTF">2024-03-14T13:09:00Z</dcterms:modified>
</cp:coreProperties>
</file>