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9D2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[NumeFirma]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4512DEA1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[RegCom]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FF3960F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[CIF]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3ED0B9E8" w14:textId="77777777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EA7748">
        <w:rPr>
          <w:rFonts w:ascii="Times New Roman" w:hAnsi="Times New Roman"/>
          <w:sz w:val="20"/>
          <w:szCs w:val="20"/>
        </w:rPr>
        <w:t>[Adresa]</w:t>
      </w:r>
      <w:r w:rsidRPr="00EA7748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7C98F154" w14:textId="50A88EED" w:rsidR="00392086" w:rsidRPr="00EA7748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C5085DD" w14:textId="79661DBC" w:rsidR="003B23B3" w:rsidRDefault="003B23B3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5D8FB127" w14:textId="77777777" w:rsidR="00EA7748" w:rsidRDefault="00EA7748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28B25416" w:rsidR="00AF3C59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CONTRACT DE ARENDA</w:t>
      </w:r>
      <w:r w:rsidR="000F4791">
        <w:rPr>
          <w:rFonts w:ascii="Times New Roman" w:hAnsi="Times New Roman"/>
          <w:b/>
          <w:noProof/>
          <w:sz w:val="24"/>
          <w:szCs w:val="24"/>
        </w:rPr>
        <w:t>RE</w:t>
      </w:r>
    </w:p>
    <w:p w14:paraId="010ED288" w14:textId="76028001" w:rsidR="00392086" w:rsidRDefault="00392086" w:rsidP="00B92B26">
      <w:pPr>
        <w:pStyle w:val="NoSpacing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BFD">
        <w:rPr>
          <w:rFonts w:ascii="Times New Roman" w:hAnsi="Times New Roman"/>
          <w:b/>
          <w:noProof/>
          <w:sz w:val="24"/>
          <w:szCs w:val="24"/>
        </w:rPr>
        <w:t>N</w:t>
      </w:r>
      <w:r w:rsidR="00925D86">
        <w:rPr>
          <w:rFonts w:ascii="Times New Roman" w:hAnsi="Times New Roman"/>
          <w:b/>
          <w:noProof/>
          <w:sz w:val="24"/>
          <w:szCs w:val="24"/>
        </w:rPr>
        <w:t>r</w:t>
      </w:r>
      <w:r w:rsidRPr="00B41BFD">
        <w:rPr>
          <w:rFonts w:ascii="Times New Roman" w:hAnsi="Times New Roman"/>
          <w:b/>
          <w:noProof/>
          <w:sz w:val="24"/>
          <w:szCs w:val="24"/>
        </w:rPr>
        <w:t xml:space="preserve">. </w:t>
      </w:r>
      <w:r w:rsidRPr="00B41BFD">
        <w:rPr>
          <w:rFonts w:ascii="Times New Roman" w:hAnsi="Times New Roman"/>
          <w:b/>
          <w:bCs/>
          <w:sz w:val="24"/>
          <w:szCs w:val="24"/>
        </w:rPr>
        <w:t>[</w:t>
      </w:r>
      <w:r>
        <w:rPr>
          <w:rFonts w:ascii="Times New Roman" w:hAnsi="Times New Roman"/>
          <w:b/>
          <w:bCs/>
          <w:sz w:val="24"/>
          <w:szCs w:val="24"/>
        </w:rPr>
        <w:t>NrContract</w:t>
      </w:r>
      <w:r w:rsidRPr="00B41BFD">
        <w:rPr>
          <w:rFonts w:ascii="Times New Roman" w:hAnsi="Times New Roman"/>
          <w:b/>
          <w:bCs/>
          <w:sz w:val="24"/>
          <w:szCs w:val="24"/>
        </w:rPr>
        <w:t>]</w:t>
      </w:r>
      <w:r w:rsidR="000F4791">
        <w:rPr>
          <w:rFonts w:ascii="Times New Roman" w:hAnsi="Times New Roman"/>
          <w:b/>
          <w:bCs/>
          <w:sz w:val="24"/>
          <w:szCs w:val="24"/>
        </w:rPr>
        <w:t xml:space="preserve"> din [datacontract]</w:t>
      </w:r>
    </w:p>
    <w:p w14:paraId="114DB5CB" w14:textId="6C8C08BF" w:rsidR="002D4430" w:rsidRDefault="002D4430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53387096" w14:textId="77777777" w:rsidR="00EA7748" w:rsidRPr="00B41BFD" w:rsidRDefault="00EA7748" w:rsidP="00392086">
      <w:pPr>
        <w:pStyle w:val="NoSpacing"/>
        <w:ind w:right="-993"/>
        <w:jc w:val="center"/>
        <w:rPr>
          <w:rFonts w:ascii="Times New Roman" w:hAnsi="Times New Roman"/>
          <w:noProof/>
          <w:sz w:val="24"/>
          <w:szCs w:val="24"/>
        </w:rPr>
      </w:pPr>
    </w:p>
    <w:p w14:paraId="30AF62A1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B23B3">
        <w:rPr>
          <w:rFonts w:ascii="Times New Roman" w:hAnsi="Times New Roman"/>
          <w:noProof/>
          <w:sz w:val="20"/>
          <w:szCs w:val="20"/>
          <w:lang w:val="ro-RO"/>
        </w:rPr>
        <w:t>Incheiat intre:</w:t>
      </w:r>
    </w:p>
    <w:p w14:paraId="53678F4F" w14:textId="77777777" w:rsidR="00392086" w:rsidRPr="003B23B3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6F1A05B" w14:textId="77777777" w:rsidR="00392086" w:rsidRPr="00314C63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Societatea comerciala </w:t>
      </w:r>
      <w:r w:rsidRPr="00314C63">
        <w:rPr>
          <w:rFonts w:ascii="Times New Roman" w:hAnsi="Times New Roman"/>
          <w:sz w:val="20"/>
          <w:szCs w:val="20"/>
        </w:rPr>
        <w:t>[NumeFirma]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 cu sediul  in </w:t>
      </w:r>
      <w:r w:rsidRPr="00314C63">
        <w:rPr>
          <w:rFonts w:ascii="Times New Roman" w:hAnsi="Times New Roman"/>
          <w:sz w:val="20"/>
          <w:szCs w:val="20"/>
        </w:rPr>
        <w:t>[Adresa]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cod unic de inregistrare </w:t>
      </w:r>
      <w:r w:rsidRPr="00314C63">
        <w:rPr>
          <w:rFonts w:ascii="Times New Roman" w:hAnsi="Times New Roman"/>
          <w:sz w:val="20"/>
          <w:szCs w:val="20"/>
        </w:rPr>
        <w:t>[CIF]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inregistrata la Registrul Comertului sub numarul </w:t>
      </w:r>
      <w:r w:rsidRPr="00314C63">
        <w:rPr>
          <w:rFonts w:ascii="Times New Roman" w:hAnsi="Times New Roman"/>
          <w:sz w:val="20"/>
          <w:szCs w:val="20"/>
        </w:rPr>
        <w:t>[RegCom]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 xml:space="preserve">, reprezentata legal de </w:t>
      </w:r>
      <w:r w:rsidRPr="00314C63">
        <w:rPr>
          <w:rFonts w:ascii="Times New Roman" w:hAnsi="Times New Roman"/>
          <w:sz w:val="20"/>
          <w:szCs w:val="20"/>
        </w:rPr>
        <w:t>[Administrator]</w:t>
      </w:r>
      <w:r w:rsidRPr="00314C63">
        <w:rPr>
          <w:rFonts w:ascii="Times New Roman" w:hAnsi="Times New Roman"/>
          <w:noProof/>
          <w:sz w:val="20"/>
          <w:szCs w:val="20"/>
          <w:lang w:val="ro-RO"/>
        </w:rPr>
        <w:t>, in calitate de ARENDAS.</w:t>
      </w:r>
    </w:p>
    <w:p w14:paraId="1879A7A4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</w:p>
    <w:p w14:paraId="2023DE12" w14:textId="77777777" w:rsidR="00D8646D" w:rsidRPr="009D5C02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A2FAB98" w:rsidR="00CD2B83" w:rsidRPr="00DF0C72" w:rsidRDefault="00E71F9B" w:rsidP="009D5C02">
      <w:pPr>
        <w:spacing w:after="0" w:line="240" w:lineRule="auto"/>
        <w:ind w:firstLine="720"/>
        <w:jc w:val="both"/>
        <w:rPr>
          <w:rFonts w:ascii="Times New Roman" w:hAnsi="Times New Roman"/>
          <w:bCs/>
          <w:noProof/>
          <w:sz w:val="20"/>
          <w:szCs w:val="20"/>
          <w:lang w:val="ro-RO"/>
        </w:rPr>
      </w:pPr>
      <w:r w:rsidRPr="00DF0C72">
        <w:rPr>
          <w:rFonts w:ascii="Times New Roman" w:hAnsi="Times New Roman"/>
          <w:bCs/>
          <w:sz w:val="20"/>
          <w:szCs w:val="20"/>
        </w:rPr>
        <w:t>D</w:t>
      </w:r>
      <w:r w:rsidR="00227848" w:rsidRPr="00DF0C72">
        <w:rPr>
          <w:rFonts w:ascii="Times New Roman" w:hAnsi="Times New Roman"/>
          <w:bCs/>
          <w:sz w:val="20"/>
          <w:szCs w:val="20"/>
        </w:rPr>
        <w:t>l/Dna</w:t>
      </w:r>
      <w:r w:rsidRPr="00DF0C72">
        <w:rPr>
          <w:rFonts w:ascii="Times New Roman" w:hAnsi="Times New Roman"/>
          <w:bCs/>
          <w:sz w:val="20"/>
          <w:szCs w:val="20"/>
        </w:rPr>
        <w:t xml:space="preserve"> </w:t>
      </w:r>
      <w:bookmarkStart w:id="0" w:name="OLE_LINK4"/>
      <w:bookmarkStart w:id="1" w:name="OLE_LINK5"/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NumeArendator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,</w:t>
      </w:r>
      <w:bookmarkEnd w:id="0"/>
      <w:bookmarkEnd w:id="1"/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domiciliat/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891A16" w:rsidRPr="00DF0C72">
        <w:rPr>
          <w:rFonts w:ascii="Times New Roman" w:hAnsi="Times New Roman"/>
          <w:bCs/>
          <w:sz w:val="20"/>
          <w:szCs w:val="20"/>
        </w:rPr>
        <w:t>Domiciliu</w:t>
      </w:r>
      <w:r w:rsidRPr="00DF0C72">
        <w:rPr>
          <w:rFonts w:ascii="Times New Roman" w:hAnsi="Times New Roman"/>
          <w:bCs/>
          <w:sz w:val="20"/>
          <w:szCs w:val="20"/>
        </w:rPr>
        <w:t>],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CNP</w:t>
      </w:r>
      <w:r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Pr="00DF0C72">
        <w:rPr>
          <w:rFonts w:ascii="Times New Roman" w:hAnsi="Times New Roman"/>
          <w:bCs/>
          <w:sz w:val="20"/>
          <w:szCs w:val="20"/>
        </w:rPr>
        <w:t>[</w:t>
      </w:r>
      <w:r w:rsidR="00227848" w:rsidRPr="00DF0C72">
        <w:rPr>
          <w:rFonts w:ascii="Times New Roman" w:hAnsi="Times New Roman"/>
          <w:bCs/>
          <w:sz w:val="20"/>
          <w:szCs w:val="20"/>
        </w:rPr>
        <w:t>CNP</w:t>
      </w:r>
      <w:r w:rsidRPr="00DF0C72">
        <w:rPr>
          <w:rFonts w:ascii="Times New Roman" w:hAnsi="Times New Roman"/>
          <w:bCs/>
          <w:sz w:val="20"/>
          <w:szCs w:val="20"/>
        </w:rPr>
        <w:t>]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, </w:t>
      </w:r>
      <w:r w:rsidR="00025165" w:rsidRPr="00DF0C72">
        <w:rPr>
          <w:rFonts w:ascii="Times New Roman" w:hAnsi="Times New Roman"/>
          <w:bCs/>
          <w:sz w:val="20"/>
          <w:szCs w:val="20"/>
        </w:rPr>
        <w:t>posesorul buletinului (c</w:t>
      </w:r>
      <w:r w:rsidR="00025165" w:rsidRPr="00DF0C72">
        <w:rPr>
          <w:rFonts w:ascii="Times New Roman" w:hAnsi="Times New Roman"/>
          <w:bCs/>
          <w:sz w:val="20"/>
          <w:szCs w:val="20"/>
          <w:lang w:val="ro-RO"/>
        </w:rPr>
        <w:t>ă</w:t>
      </w:r>
      <w:r w:rsidR="00025165" w:rsidRPr="00DF0C72">
        <w:rPr>
          <w:rFonts w:ascii="Times New Roman" w:hAnsi="Times New Roman"/>
          <w:bCs/>
          <w:sz w:val="20"/>
          <w:szCs w:val="20"/>
        </w:rPr>
        <w:t>rţii) de identitate seria [</w:t>
      </w:r>
      <w:r w:rsidR="00DA422B" w:rsidRPr="00DF0C72">
        <w:rPr>
          <w:rFonts w:ascii="Times New Roman" w:hAnsi="Times New Roman"/>
          <w:bCs/>
          <w:sz w:val="20"/>
          <w:szCs w:val="20"/>
        </w:rPr>
        <w:t>BI_Serie</w:t>
      </w:r>
      <w:r w:rsidR="00025165" w:rsidRPr="00DF0C72">
        <w:rPr>
          <w:rFonts w:ascii="Times New Roman" w:hAnsi="Times New Roman"/>
          <w:bCs/>
          <w:sz w:val="20"/>
          <w:szCs w:val="20"/>
        </w:rPr>
        <w:t>], nr. [</w:t>
      </w:r>
      <w:r w:rsidR="00DA422B" w:rsidRPr="00DF0C72">
        <w:rPr>
          <w:rFonts w:ascii="Times New Roman" w:hAnsi="Times New Roman"/>
          <w:bCs/>
          <w:sz w:val="20"/>
          <w:szCs w:val="20"/>
        </w:rPr>
        <w:t>BI_Numar</w:t>
      </w:r>
      <w:r w:rsidR="00025165" w:rsidRPr="00DF0C72">
        <w:rPr>
          <w:rFonts w:ascii="Times New Roman" w:hAnsi="Times New Roman"/>
          <w:bCs/>
          <w:sz w:val="20"/>
          <w:szCs w:val="20"/>
        </w:rPr>
        <w:t>],</w:t>
      </w:r>
      <w:r w:rsidR="004C67B1" w:rsidRPr="00DF0C72">
        <w:rPr>
          <w:rFonts w:ascii="Times New Roman" w:hAnsi="Times New Roman"/>
          <w:bCs/>
          <w:sz w:val="20"/>
          <w:szCs w:val="20"/>
        </w:rPr>
        <w:t xml:space="preserve"> 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titular al dreptului de proprietate conform </w:t>
      </w:r>
      <w:r w:rsidR="00C57A45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actului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de proprietate </w:t>
      </w:r>
      <w:r w:rsidR="00227848" w:rsidRPr="00DF0C72">
        <w:rPr>
          <w:rFonts w:ascii="Times New Roman" w:hAnsi="Times New Roman"/>
          <w:bCs/>
          <w:sz w:val="20"/>
          <w:szCs w:val="20"/>
          <w:lang w:val="it-IT"/>
        </w:rPr>
        <w:t>[Act</w:t>
      </w:r>
      <w:r w:rsidR="002F5996" w:rsidRPr="00DF0C72">
        <w:rPr>
          <w:rFonts w:ascii="Times New Roman" w:hAnsi="Times New Roman"/>
          <w:bCs/>
          <w:sz w:val="20"/>
          <w:szCs w:val="20"/>
          <w:lang w:val="it-IT"/>
        </w:rPr>
        <w:t>P</w:t>
      </w:r>
      <w:r w:rsidR="00B935AB" w:rsidRPr="00DF0C72">
        <w:rPr>
          <w:rFonts w:ascii="Times New Roman" w:hAnsi="Times New Roman"/>
          <w:bCs/>
          <w:sz w:val="20"/>
          <w:szCs w:val="20"/>
          <w:lang w:val="it-IT"/>
        </w:rPr>
        <w:t>roprietate</w:t>
      </w:r>
      <w:r w:rsidR="00C57A45" w:rsidRPr="00DF0C72">
        <w:rPr>
          <w:rFonts w:ascii="Times New Roman" w:hAnsi="Times New Roman"/>
          <w:bCs/>
          <w:sz w:val="20"/>
          <w:szCs w:val="20"/>
          <w:lang w:val="it-IT"/>
        </w:rPr>
        <w:t>]</w:t>
      </w:r>
      <w:r w:rsidR="004E69E7" w:rsidRPr="00DF0C72">
        <w:rPr>
          <w:rFonts w:ascii="Times New Roman" w:hAnsi="Times New Roman"/>
          <w:bCs/>
          <w:sz w:val="20"/>
          <w:szCs w:val="20"/>
          <w:lang w:val="it-IT"/>
        </w:rPr>
        <w:t>,</w:t>
      </w:r>
      <w:r w:rsidR="00B96427" w:rsidRPr="00DF0C72">
        <w:rPr>
          <w:rFonts w:ascii="Times New Roman" w:hAnsi="Times New Roman"/>
          <w:bCs/>
          <w:noProof/>
          <w:sz w:val="20"/>
          <w:szCs w:val="20"/>
          <w:lang w:val="ro-RO"/>
        </w:rPr>
        <w:t xml:space="preserve"> </w:t>
      </w:r>
      <w:r w:rsidR="00193428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i</w:t>
      </w:r>
      <w:r w:rsidR="00CD2B83" w:rsidRPr="00DF0C72">
        <w:rPr>
          <w:rFonts w:ascii="Times New Roman" w:hAnsi="Times New Roman"/>
          <w:bCs/>
          <w:noProof/>
          <w:sz w:val="20"/>
          <w:szCs w:val="20"/>
          <w:lang w:val="ro-RO"/>
        </w:rPr>
        <w:t>n calitate de ARENDATOR.</w:t>
      </w:r>
    </w:p>
    <w:p w14:paraId="789852FD" w14:textId="5E6573C1" w:rsidR="00B94E67" w:rsidRPr="002067E6" w:rsidRDefault="00B94E67" w:rsidP="00B94E67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>
        <w:rPr>
          <w:rFonts w:ascii="Times New Roman" w:hAnsi="Times New Roman"/>
          <w:noProof/>
          <w:sz w:val="20"/>
          <w:szCs w:val="20"/>
          <w:lang w:val="ro-RO"/>
        </w:rPr>
        <w:t>[</w:t>
      </w:r>
      <w:r>
        <w:rPr>
          <w:rFonts w:ascii="Courier New" w:hAnsi="Courier New" w:cs="Courier New"/>
          <w:color w:val="000000"/>
          <w:sz w:val="20"/>
          <w:szCs w:val="20"/>
        </w:rPr>
        <w:t>PROP_1A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PROP_2B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PROP_3B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PROP_4B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PROP_5B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PROP_6B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PROP_7B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PROP_8B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PROP_9B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PROP_10B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PROP_11A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PROP_11B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PROP_12A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PROP_12B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PROP_13A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PROP_13B</w:t>
      </w:r>
      <w:r>
        <w:rPr>
          <w:rFonts w:ascii="Times New Roman" w:hAnsi="Times New Roman"/>
          <w:noProof/>
          <w:sz w:val="20"/>
          <w:szCs w:val="20"/>
          <w:lang w:val="ro-RO"/>
        </w:rPr>
        <w:t>] [</w:t>
      </w:r>
      <w:r>
        <w:rPr>
          <w:rFonts w:ascii="Courier New" w:hAnsi="Courier New" w:cs="Courier New"/>
          <w:color w:val="000000"/>
          <w:sz w:val="20"/>
          <w:szCs w:val="20"/>
        </w:rPr>
        <w:t>PROP_14A</w:t>
      </w:r>
      <w:r>
        <w:rPr>
          <w:rFonts w:ascii="Times New Roman" w:hAnsi="Times New Roman"/>
          <w:noProof/>
          <w:sz w:val="20"/>
          <w:szCs w:val="20"/>
          <w:lang w:val="ro-RO"/>
        </w:rPr>
        <w:t>][</w:t>
      </w:r>
      <w:r>
        <w:rPr>
          <w:rFonts w:ascii="Courier New" w:hAnsi="Courier New" w:cs="Courier New"/>
          <w:color w:val="000000"/>
          <w:sz w:val="20"/>
          <w:szCs w:val="20"/>
        </w:rPr>
        <w:t>PROP_14B</w:t>
      </w:r>
      <w:r>
        <w:rPr>
          <w:rFonts w:ascii="Times New Roman" w:hAnsi="Times New Roman"/>
          <w:noProof/>
          <w:sz w:val="20"/>
          <w:szCs w:val="20"/>
          <w:lang w:val="ro-RO"/>
        </w:rPr>
        <w:t>]</w:t>
      </w:r>
    </w:p>
    <w:p w14:paraId="2620FB90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P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de comun acord, au convenit urm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5A5F82B3" w14:textId="77777777" w:rsidR="003E67FA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D26007F" w14:textId="0B6F0A3A" w:rsidR="00B96427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Obiectul contractului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reprezint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suprafa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227848">
        <w:rPr>
          <w:b/>
          <w:bCs/>
        </w:rPr>
        <w:t>[SuprafataContract]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ha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situat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extravilanul localit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Localitate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 xml:space="preserve">] </w:t>
      </w:r>
      <w:r w:rsidR="00D6446D">
        <w:rPr>
          <w:rFonts w:ascii="Times New Roman" w:hAnsi="Times New Roman"/>
          <w:noProof/>
          <w:sz w:val="20"/>
          <w:szCs w:val="20"/>
          <w:lang w:val="ro-RO"/>
        </w:rPr>
        <w:t>j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ude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615B2D">
        <w:rPr>
          <w:b/>
          <w:bCs/>
          <w:lang w:val="it-IT"/>
        </w:rPr>
        <w:t>[</w:t>
      </w:r>
      <w:r w:rsidR="00227848">
        <w:rPr>
          <w:b/>
          <w:bCs/>
          <w:lang w:val="it-IT"/>
        </w:rPr>
        <w:t>Judet</w:t>
      </w:r>
      <w:r w:rsidR="00C5577A">
        <w:rPr>
          <w:b/>
          <w:bCs/>
          <w:lang w:val="it-IT"/>
        </w:rPr>
        <w:t>Teren</w:t>
      </w:r>
      <w:r w:rsidR="00615B2D">
        <w:rPr>
          <w:b/>
          <w:bCs/>
          <w:lang w:val="it-IT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amplasat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>: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4B26CC3" w14:textId="77777777" w:rsidR="00CA45BB" w:rsidRPr="00CA45BB" w:rsidRDefault="00CA45BB" w:rsidP="00CA45BB">
            <w:pPr>
              <w:spacing w:line="240" w:lineRule="auto"/>
              <w:rPr>
                <w:b/>
                <w:bCs/>
                <w:sz w:val="6"/>
                <w:szCs w:val="6"/>
              </w:rPr>
            </w:pPr>
          </w:p>
          <w:p w14:paraId="1BBC2DCA" w14:textId="0F002C5C" w:rsidR="00972019" w:rsidRPr="008729BD" w:rsidRDefault="00972019" w:rsidP="00CA45BB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B86A5E" w:rsidRDefault="00972019" w:rsidP="004172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[VecinN6] [VecinE6] [VecinS6] [VecinV6]</w:t>
            </w:r>
          </w:p>
        </w:tc>
      </w:tr>
      <w:tr w:rsidR="00972019" w14:paraId="5A150890" w14:textId="77777777" w:rsidTr="00972019">
        <w:tc>
          <w:tcPr>
            <w:tcW w:w="2029" w:type="dxa"/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</w:tcPr>
          <w:p w14:paraId="0AE04DCB" w14:textId="77777777" w:rsidR="00972019" w:rsidRPr="00B86A5E" w:rsidRDefault="00972019" w:rsidP="009720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[VecinN7] [VecinE7] [VecinS7] [VecinV7]</w:t>
            </w:r>
          </w:p>
        </w:tc>
      </w:tr>
      <w:tr w:rsidR="00972019" w14:paraId="213CD588" w14:textId="77777777" w:rsidTr="00AC1811">
        <w:trPr>
          <w:trHeight w:val="70"/>
        </w:trPr>
        <w:tc>
          <w:tcPr>
            <w:tcW w:w="2029" w:type="dxa"/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77777777" w:rsidR="00CD2B83" w:rsidRPr="002067E6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(2) Terenul ce face obiectul contractului face parte din categoria de folosin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arabil.</w:t>
      </w:r>
    </w:p>
    <w:p w14:paraId="7534AAEE" w14:textId="58DA72D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Predarea terenului de c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arenda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se face la data</w:t>
      </w:r>
      <w:r w:rsidR="00D82E35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data la care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terenul este liber de culturi/este ocupat de culturile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B96427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anul agricol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74653F">
        <w:rPr>
          <w:rFonts w:ascii="Times New Roman" w:hAnsi="Times New Roman"/>
          <w:b/>
          <w:noProof/>
          <w:sz w:val="20"/>
          <w:szCs w:val="20"/>
          <w:lang w:val="ro-RO"/>
        </w:rPr>
        <w:t>[ANAGRICOL]</w:t>
      </w:r>
      <w:r w:rsidR="00B9642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.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Produc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culturilor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nfiin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ate la data semn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contractului apar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___</w:t>
      </w:r>
      <w:r w:rsidR="00193428" w:rsidRPr="002067E6">
        <w:rPr>
          <w:rFonts w:ascii="Times New Roman" w:hAnsi="Times New Roman"/>
          <w:b/>
          <w:noProof/>
          <w:sz w:val="20"/>
          <w:szCs w:val="20"/>
          <w:u w:val="single"/>
          <w:lang w:val="ro-RO"/>
        </w:rPr>
        <w:t>-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___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08E5B4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(4) Arenda se cuvine de la data pred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terenului pe baza unui proces verbal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ncheiat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ntre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7050A581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0EA499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2.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(1) Terenul arendat va fi folosit de 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agricole.</w:t>
      </w:r>
    </w:p>
    <w:p w14:paraId="1715F15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(2)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</w:t>
      </w:r>
      <w:r w:rsidR="003E67FA" w:rsidRPr="00615B2D">
        <w:rPr>
          <w:rFonts w:ascii="Times New Roman" w:hAnsi="Times New Roman"/>
          <w:b/>
          <w:noProof/>
          <w:sz w:val="20"/>
          <w:szCs w:val="20"/>
          <w:u w:color="00B050"/>
          <w:lang w:val="ro-RO"/>
        </w:rPr>
        <w:t>s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ul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poate schimba categoria de folosin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arendat numai cu acordul prealabil 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scris de </w:t>
      </w:r>
      <w:r w:rsidRPr="00615B2D">
        <w:rPr>
          <w:rFonts w:ascii="Times New Roman" w:hAnsi="Times New Roman"/>
          <w:b/>
          <w:noProof/>
          <w:sz w:val="20"/>
          <w:szCs w:val="20"/>
          <w:lang w:val="ro-RO"/>
        </w:rPr>
        <w:t>Arendator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cu respectarea dispozi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vigoare.   </w:t>
      </w:r>
    </w:p>
    <w:p w14:paraId="3FD73A2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EDF4EA0" w14:textId="069895D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3.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de arendare 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ncheie pe</w:t>
      </w:r>
      <w:r w:rsidR="006A7BCC">
        <w:rPr>
          <w:rFonts w:ascii="Times New Roman" w:hAnsi="Times New Roman"/>
          <w:noProof/>
          <w:sz w:val="20"/>
          <w:szCs w:val="20"/>
          <w:lang w:val="ro-RO"/>
        </w:rPr>
        <w:t>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tru o peri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>o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bookmarkStart w:id="2" w:name="OLE_LINK6"/>
      <w:bookmarkStart w:id="3" w:name="OLE_LINK7"/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Expirare</w:t>
      </w:r>
      <w:bookmarkEnd w:id="2"/>
      <w:bookmarkEnd w:id="3"/>
      <w:r w:rsid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ani,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cu data de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ataInceput</w:t>
      </w:r>
      <w:r w:rsidR="00615B2D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de</w:t>
      </w:r>
      <w:r w:rsidR="00C63262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[D</w:t>
      </w:r>
      <w:r w:rsidR="00DA422B">
        <w:rPr>
          <w:rFonts w:ascii="Times New Roman" w:hAnsi="Times New Roman"/>
          <w:b/>
          <w:noProof/>
          <w:sz w:val="20"/>
          <w:szCs w:val="20"/>
          <w:lang w:val="ro-RO"/>
        </w:rPr>
        <w:t>ataSfarsit</w:t>
      </w:r>
      <w:r w:rsidR="00C63262" w:rsidRPr="00615B2D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17D82326" w14:textId="77777777" w:rsidR="003E67FA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Contractul se prelunge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 de drept pentru o perioad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egal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cea convenit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alin. (1) dac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nici una dintre p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notific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celeilalte, cu cel pu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termenului contractual, inten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nnoi contractul.  </w:t>
      </w:r>
    </w:p>
    <w:p w14:paraId="59C9262B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4CA36C3" w14:textId="22419788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4.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Nivelul arendei este de 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="00C63262" w:rsidRPr="002067E6">
        <w:rPr>
          <w:rFonts w:ascii="Times New Roman" w:hAnsi="Times New Roman"/>
          <w:b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kg</w:t>
      </w:r>
      <w:r w:rsidRPr="002067E6">
        <w:rPr>
          <w:rFonts w:ascii="Times New Roman" w:hAnsi="Times New Roman"/>
          <w:b/>
          <w:noProof/>
          <w:sz w:val="20"/>
          <w:szCs w:val="20"/>
          <w:lang w:val="ro-RO"/>
        </w:rPr>
        <w:t>/ha/an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tibil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</w:t>
      </w:r>
      <w:r w:rsidR="00C54580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[</w:t>
      </w:r>
      <w:r w:rsidR="00227848">
        <w:rPr>
          <w:rFonts w:ascii="Times New Roman" w:hAnsi="Times New Roman"/>
          <w:b/>
          <w:noProof/>
          <w:sz w:val="20"/>
          <w:szCs w:val="20"/>
          <w:lang w:val="ro-RO"/>
        </w:rPr>
        <w:t>CantitateContract</w:t>
      </w:r>
      <w:r w:rsidR="00C63262">
        <w:rPr>
          <w:rFonts w:ascii="Times New Roman" w:hAnsi="Times New Roman"/>
          <w:b/>
          <w:noProof/>
          <w:sz w:val="20"/>
          <w:szCs w:val="20"/>
          <w:lang w:val="ro-RO"/>
        </w:rPr>
        <w:t>]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kg/ha pentru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din care se scade echivalentul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a cotei contribu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datorat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arendator la asigur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rile sociale din veniturile ob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inute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precum 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cota de impozit pe venit ce revine arendatorului din prezentul contract de arend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CA382F9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nd plata arendei se face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termenul de plat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va fi de la data de 31 august p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31 decembrie, iar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produse se va acorda Arendatorului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termen de 45 zile de la terminarea recoltatului.</w:t>
      </w:r>
    </w:p>
    <w:p w14:paraId="17E463C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(3) Plata se face la sediul arenda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men</w:t>
      </w:r>
      <w:r w:rsidR="003E67FA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contract.</w:t>
      </w:r>
    </w:p>
    <w:p w14:paraId="2FD46A3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Prezentul contract constituie titlu executoriu pentru plata arendei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modalit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termenele stabilite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prezentul articol.</w:t>
      </w:r>
    </w:p>
    <w:p w14:paraId="02FA8351" w14:textId="6DA9494C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3E67FA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(5) P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ile sunt obligate s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notifice prim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riei la care a fost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nregistrat contractul orice modificare a nivelului arendei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F8C5FA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(6) Impozitul pe veniturile din arend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contribu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asigur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sociale, se calculeaz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prin 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titorii de venit la momentul pl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 venitului, prin aplicarea cotei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 la baza de calcul prev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lege.</w:t>
      </w:r>
    </w:p>
    <w:p w14:paraId="273EE12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 se exprim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natur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evaluarea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lei se va face pe baza pre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urilor medii ale produselor agricole, stabilite prin hot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rea Consiliului Jude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ean C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i.</w:t>
      </w:r>
    </w:p>
    <w:p w14:paraId="3250E206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(8) Arendatorul poate solicita plata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avans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bani, avans care nu poate fi mai mare de 30%.</w:t>
      </w:r>
    </w:p>
    <w:p w14:paraId="63FBCAE2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DA31D9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5.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Drepturile 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arendatorului sun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urm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05B3DDE4" w14:textId="77777777" w:rsidR="00655719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predea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ului terenul la termenul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60541CBD" w14:textId="1C3054D5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655719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garanteze pe arenda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evic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total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par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15DF5F3F" w14:textId="77777777" w:rsidR="00983450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ia nici un fel de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ma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suri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leg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terenul arendat, de natur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l tulbure pe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;</w:t>
      </w:r>
    </w:p>
    <w:p w14:paraId="3555AC89" w14:textId="16261939" w:rsidR="00CD2B83" w:rsidRPr="002067E6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controleze modul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exploateaz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arendat. Pentru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dreptului prev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 la art. 5 lit. D, arendatorul are obliga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de a-l notifica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5 zile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nainte de efectuarea controlului. Pe timpul controlului arendatorul va fi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 de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sau de un reprezentant al acestuia;</w:t>
      </w:r>
    </w:p>
    <w:p w14:paraId="32C8C389" w14:textId="77777777" w:rsidR="00CD2B83" w:rsidRPr="002067E6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caz de tulbur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ri ale ter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ioneze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mpreun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ul, potrivit legii, pentru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CD2B83" w:rsidRPr="002067E6">
        <w:rPr>
          <w:rFonts w:ascii="Times New Roman" w:hAnsi="Times New Roman"/>
          <w:noProof/>
          <w:sz w:val="20"/>
          <w:szCs w:val="20"/>
          <w:lang w:val="ro-RO"/>
        </w:rPr>
        <w:t>ncetarea actelor de tulburare;</w:t>
      </w:r>
    </w:p>
    <w:p w14:paraId="5B022859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taxele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impozitele datorate pentru terenurile arendate;</w:t>
      </w:r>
    </w:p>
    <w:p w14:paraId="7CD2C667" w14:textId="4826B82A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ncuno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eze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scris pe arenda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inten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nu re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nnoi contractul cu cel pu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 un an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a expira termenul contractual;</w:t>
      </w:r>
    </w:p>
    <w:p w14:paraId="3D126916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terenul care a f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cut obiectul acestuia;</w:t>
      </w:r>
    </w:p>
    <w:p w14:paraId="06563AA7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opteaz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pentru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inerea la surs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impozitului pe venitul net din arend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precum 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a cotei de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tate, contribu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 re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virate de c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pl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titor de venit;</w:t>
      </w:r>
    </w:p>
    <w:p w14:paraId="3514BAFC" w14:textId="77777777" w:rsidR="00CD2B83" w:rsidRPr="002067E6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respecte dreptul de preemp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al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la cump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rarea terenului ce face obiectul prezentului contract.</w:t>
      </w:r>
    </w:p>
    <w:p w14:paraId="775636BA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17E6DF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98345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6. Drepturile 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obliga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arenda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 sunt urm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toarele:</w:t>
      </w:r>
    </w:p>
    <w:p w14:paraId="2A4D61E4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primeasc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98345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de prezentul contract;</w:t>
      </w:r>
    </w:p>
    <w:p w14:paraId="75B13467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foloseasc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arendat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scopul exploat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rii agricole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2A3445A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ialul de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degradeze terenul arendat;</w:t>
      </w:r>
    </w:p>
    <w:p w14:paraId="32622490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nu schimbe categoria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terenului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acordul scris al arendatorului;</w:t>
      </w:r>
    </w:p>
    <w:p w14:paraId="7A2187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teasc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 la termenele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stabilite prin contract;</w:t>
      </w:r>
    </w:p>
    <w:p w14:paraId="736839E1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suporte taxele de redactare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nregistrare a contractului;</w:t>
      </w:r>
    </w:p>
    <w:p w14:paraId="00816228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comunice arendatorului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solicite acestuia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intervin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este tulburat de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exploatarea terenului arendat;</w:t>
      </w:r>
    </w:p>
    <w:p w14:paraId="7E9F3DE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 are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de a restitui terenul arendat;</w:t>
      </w:r>
    </w:p>
    <w:p w14:paraId="3E1752B7" w14:textId="6BA71649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asigure terenul agricol ce face obiectul prezentului contract pentru riscul pi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erderii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din cauza unor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naturale;</w:t>
      </w:r>
    </w:p>
    <w:p w14:paraId="1FCCFC8A" w14:textId="32F52411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are dreptul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iune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</w:t>
      </w:r>
      <w:r w:rsidR="00BD6260">
        <w:rPr>
          <w:rFonts w:ascii="Times New Roman" w:hAnsi="Times New Roman"/>
          <w:noProof/>
          <w:sz w:val="20"/>
          <w:szCs w:val="20"/>
          <w:lang w:val="ro-RO"/>
        </w:rPr>
        <w:t>l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prin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a terenului ce face obiectul prezentului contract; conform art. 1849 cod civil,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are drept de preem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cu privire la bunurile agricole arendate, care se exercit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potrivit art. 1730 - 1739 cod civil;</w:t>
      </w:r>
    </w:p>
    <w:p w14:paraId="16010D9B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subarendarea total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 xml:space="preserve">a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sau par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este interzis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sub sanc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iunea nulit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4173B41F" w14:textId="77777777" w:rsidR="00CD2B83" w:rsidRPr="002067E6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vireze la bugetul de stat impozitul pe venitul net ob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inut din arendare, precum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cotele de contribu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de asigur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 sociale de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tate conform legii.</w:t>
      </w:r>
    </w:p>
    <w:p w14:paraId="0ED1E7AD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B1863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7.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v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nzare a terenului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tre arendator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prezentul contract va continua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acelea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ii.</w:t>
      </w:r>
    </w:p>
    <w:p w14:paraId="2677499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lastRenderedPageBreak/>
        <w:t xml:space="preserve">            (2)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arendatorul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terenul unui ter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cu nerespectarea dreptului de preemp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iune recunoscut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ului, arendatorul datoreaz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daune-interese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ntr-un cuantum de 5.000</w:t>
      </w:r>
      <w:r w:rsidR="002067E6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lei pentru fiecare hectar de teren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nstrainat.</w:t>
      </w:r>
    </w:p>
    <w:p w14:paraId="4950177A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0A17E6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8.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cazul interven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iei unor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naturale, cuantumul arendei datorat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arendatorului se va diminua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aceea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propor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cu pagubele produse pe terenul ce face obiectul contractului. Reducerea arendei se va stabili la sf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itul perioadei de arendare c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 se va face o compensare a recoltelor tuturor anilor de folosin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E7C3D5E" w14:textId="4E2EC9C2" w:rsidR="00B16A30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nu va putea reduce arenda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cazul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care pie</w:t>
      </w:r>
      <w:r w:rsidR="000F4791">
        <w:rPr>
          <w:rFonts w:ascii="Times New Roman" w:hAnsi="Times New Roman"/>
          <w:noProof/>
          <w:sz w:val="20"/>
          <w:szCs w:val="20"/>
          <w:lang w:val="ro-RO"/>
        </w:rPr>
        <w:t>rderii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recoltei a avut loc dup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ce a fost culeas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2F4B1F35" w14:textId="77777777" w:rsidR="00CD2B83" w:rsidRPr="002067E6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(3) Prin calamit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naturale,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sensul prezentului contract,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 orice fenomene naturale care pun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imposibilitate de a exploata terenul agricol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i/sau afecteaz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produc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agricol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6FF908FF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Pagubele produse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urma calamit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vor fi cele constatate de persoanele abilitate conform prevederilor legale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vigoare.</w:t>
      </w:r>
    </w:p>
    <w:p w14:paraId="3FDB092F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FC354D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9.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(1) Prezentul contract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nceteaz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data expir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termenului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 la art.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1,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situa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n care nu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g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sesc aplicabilitate dispozi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iile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3,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2.</w:t>
      </w:r>
    </w:p>
    <w:p w14:paraId="7695B405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(2) Niciuna dintre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nu poate denun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unilateral prezentul Contract.</w:t>
      </w:r>
    </w:p>
    <w:p w14:paraId="682816FB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(3) Prezentul Contract poate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 cu acordul p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ilor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nainte de expirarea termenelor prev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zute la 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3.</w:t>
      </w:r>
    </w:p>
    <w:p w14:paraId="65067C1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(4) Cazuri speciale de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 a contractului: prin decesul, incapacitatea sau falimentul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44D26CB2" w14:textId="42C5ADD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(5) Decesul arendatorului nu duce la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ncetarea Contractului, efectele acestuia prelungindu-se de drept asupra mo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tenitorilor sau a persoanelor cu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ie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la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tenirea arendatorului decedat.</w:t>
      </w:r>
    </w:p>
    <w:p w14:paraId="57A0BE4E" w14:textId="5FDC8E60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(6)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de deces al arendatorului,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ul este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drept a pl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arenda (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bani sau produse) oric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reia dintre persoanele </w:t>
      </w:r>
      <w:r w:rsidR="00113CCC">
        <w:rPr>
          <w:rFonts w:ascii="Times New Roman" w:hAnsi="Times New Roman"/>
          <w:noProof/>
          <w:sz w:val="20"/>
          <w:szCs w:val="20"/>
          <w:lang w:val="ro-RO"/>
        </w:rPr>
        <w:t>mostenitoare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, cu condi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prezent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de 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tre aceasta a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nscrisurilor care s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ateste voca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ia succesoral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/calitatea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 (certificat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legatar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/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certificat de calitate de mo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tenitor).</w:t>
      </w:r>
    </w:p>
    <w:p w14:paraId="4CB1A7C7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          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(7)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lipsa prezent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rii documentelor men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ionate la alin.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5, arenda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 poate refuza plata arendei, f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fi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inut responsabil de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ndeplinirea obliga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iilor contractuale 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 f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a i se putea percepe penalit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i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consecin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567E5748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7E744C4" w14:textId="164F248B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10.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For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a major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exonereaz</w:t>
      </w:r>
      <w:r w:rsidR="000F4791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de r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spundere, partea care o invoc</w:t>
      </w:r>
      <w:r w:rsidR="00B16A30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.</w:t>
      </w:r>
    </w:p>
    <w:p w14:paraId="0E45E45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A561FAC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>Art.</w:t>
      </w:r>
      <w:r w:rsidR="00B16A30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11.</w:t>
      </w:r>
      <w:r w:rsidR="00633E37"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Eventualele ne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elegeri se vor solu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iona pe cale amiabil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, </w:t>
      </w:r>
      <w:r w:rsidR="00193428" w:rsidRPr="002067E6">
        <w:rPr>
          <w:rFonts w:ascii="Times New Roman" w:hAnsi="Times New Roman"/>
          <w:noProof/>
          <w:sz w:val="20"/>
          <w:szCs w:val="20"/>
          <w:lang w:val="ro-RO"/>
        </w:rPr>
        <w:t>i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n caz contrar, litigiile fiind de competen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instan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t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elor judec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a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tore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ti de la sediul arenda</w:t>
      </w:r>
      <w:r w:rsidR="00D8646D" w:rsidRPr="002067E6">
        <w:rPr>
          <w:rFonts w:ascii="Times New Roman" w:hAnsi="Times New Roman"/>
          <w:noProof/>
          <w:sz w:val="20"/>
          <w:szCs w:val="20"/>
          <w:u w:color="00B050"/>
          <w:lang w:val="ro-RO"/>
        </w:rPr>
        <w:t>s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>ului.</w:t>
      </w:r>
    </w:p>
    <w:p w14:paraId="08502B0B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F38A93A" w14:textId="60266353" w:rsid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BBD45F0" w14:textId="77777777" w:rsidR="00880A91" w:rsidRPr="002067E6" w:rsidRDefault="00880A91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10298" w:type="dxa"/>
        <w:tblLook w:val="04A0" w:firstRow="1" w:lastRow="0" w:firstColumn="1" w:lastColumn="0" w:noHBand="0" w:noVBand="1"/>
      </w:tblPr>
      <w:tblGrid>
        <w:gridCol w:w="5529"/>
        <w:gridCol w:w="4769"/>
      </w:tblGrid>
      <w:tr w:rsidR="00193428" w:rsidRPr="00044152" w14:paraId="18C12D27" w14:textId="77777777" w:rsidTr="00880A91">
        <w:tc>
          <w:tcPr>
            <w:tcW w:w="5529" w:type="dxa"/>
            <w:shd w:val="clear" w:color="auto" w:fill="auto"/>
          </w:tcPr>
          <w:p w14:paraId="1BC0FFCC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ARENDATOR,</w:t>
            </w:r>
          </w:p>
          <w:p w14:paraId="5621F3E6" w14:textId="3E5E5DC8" w:rsidR="002067E6" w:rsidRPr="00044152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</w:t>
            </w:r>
            <w:r w:rsidR="00227848">
              <w:rPr>
                <w:b/>
                <w:bCs/>
              </w:rPr>
              <w:t>NumeArendator</w:t>
            </w:r>
            <w:r>
              <w:rPr>
                <w:b/>
                <w:bCs/>
              </w:rPr>
              <w:t>]</w:t>
            </w:r>
          </w:p>
          <w:p w14:paraId="4F782685" w14:textId="3D5787BA" w:rsidR="00FE14CE" w:rsidRPr="00044152" w:rsidRDefault="00FE14CE" w:rsidP="00FE14CE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[NumeArendator2]</w:t>
            </w:r>
          </w:p>
          <w:p w14:paraId="7504BBC7" w14:textId="57BED6A6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[NumeArendator3]</w:t>
            </w:r>
          </w:p>
          <w:p w14:paraId="49E2B940" w14:textId="06FFD50B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[NumeArendator4]</w:t>
            </w:r>
          </w:p>
          <w:p w14:paraId="1F9CC7D0" w14:textId="5B42B57E" w:rsidR="003A54B6" w:rsidRPr="00044152" w:rsidRDefault="003A54B6" w:rsidP="003A54B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b/>
                <w:bCs/>
              </w:rPr>
              <w:t>[NumeArendator5]</w:t>
            </w:r>
          </w:p>
          <w:p w14:paraId="4BC3E4FD" w14:textId="2BD0B9B6" w:rsidR="00880A91" w:rsidRDefault="00880A91" w:rsidP="00880A91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0314526" w14:textId="78A37262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  <w:tc>
          <w:tcPr>
            <w:tcW w:w="4769" w:type="dxa"/>
            <w:shd w:val="clear" w:color="auto" w:fill="auto"/>
          </w:tcPr>
          <w:p w14:paraId="24C35A9E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ARENDA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5781E8F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NumeFirma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  <w:p w14:paraId="1C3958E0" w14:textId="77777777" w:rsidR="00392086" w:rsidRPr="00A43635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sz w:val="20"/>
                <w:szCs w:val="20"/>
              </w:rPr>
              <w:t>[FunctieAdministrator]</w:t>
            </w:r>
            <w:r w:rsidRPr="00A43635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,</w:t>
            </w:r>
          </w:p>
          <w:p w14:paraId="7A39DC31" w14:textId="7CDAD9BD" w:rsidR="00D8646D" w:rsidRPr="00044152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[</w:t>
            </w:r>
            <w:r w:rsidRPr="00A43635">
              <w:rPr>
                <w:rFonts w:asciiTheme="minorHAnsi" w:hAnsiTheme="minorHAnsi" w:cstheme="minorHAnsi"/>
                <w:b/>
                <w:bCs/>
              </w:rPr>
              <w:t>Administrator</w:t>
            </w:r>
            <w:r w:rsidRPr="00A43635">
              <w:rPr>
                <w:rFonts w:ascii="Times New Roman" w:hAnsi="Times New Roman"/>
                <w:b/>
                <w:bCs/>
                <w:sz w:val="20"/>
                <w:szCs w:val="20"/>
              </w:rPr>
              <w:t>]</w:t>
            </w:r>
          </w:p>
        </w:tc>
      </w:tr>
      <w:tr w:rsidR="00D8646D" w:rsidRPr="00044152" w14:paraId="76323E84" w14:textId="77777777" w:rsidTr="00880A91">
        <w:tc>
          <w:tcPr>
            <w:tcW w:w="5529" w:type="dxa"/>
            <w:shd w:val="clear" w:color="auto" w:fill="auto"/>
          </w:tcPr>
          <w:p w14:paraId="52114360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B529E33" w14:textId="28AD5FA3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[INREGISTRAT_LA</w:t>
            </w:r>
            <w:r w:rsidR="00E27BE4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  <w:p w14:paraId="2B8C130C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7C38B6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Jude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t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ul C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l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ra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u w:color="00B050"/>
                <w:lang w:val="ro-RO"/>
              </w:rPr>
              <w:t>s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</w:p>
          <w:p w14:paraId="63C7B24D" w14:textId="77777777" w:rsidR="002067E6" w:rsidRPr="00044152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7F10238A" w14:textId="57F6B7B6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 xml:space="preserve">Nr. </w:t>
            </w:r>
            <w:r w:rsidR="00193428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i</w:t>
            </w:r>
            <w:r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nregistrare___________/_____/_____/</w:t>
            </w:r>
            <w:r w:rsidR="000F4791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_____</w:t>
            </w:r>
          </w:p>
          <w:p w14:paraId="293050BB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  <w:p w14:paraId="3D95E97B" w14:textId="0AEEDA4C" w:rsidR="00D8646D" w:rsidRPr="00044152" w:rsidRDefault="00313E47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[</w:t>
            </w:r>
            <w:r w:rsidR="00D8646D" w:rsidRPr="00044152"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SECRETAR</w:t>
            </w:r>
            <w:r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  <w:t>]</w:t>
            </w:r>
          </w:p>
        </w:tc>
        <w:tc>
          <w:tcPr>
            <w:tcW w:w="4769" w:type="dxa"/>
            <w:shd w:val="clear" w:color="auto" w:fill="auto"/>
          </w:tcPr>
          <w:p w14:paraId="3B2ADB77" w14:textId="77777777" w:rsidR="00D8646D" w:rsidRPr="00044152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ro-RO"/>
              </w:rPr>
            </w:pPr>
          </w:p>
        </w:tc>
      </w:tr>
    </w:tbl>
    <w:p w14:paraId="55A40E86" w14:textId="77777777" w:rsidR="000022B4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</w:p>
    <w:p w14:paraId="2642C2FE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9C5E2AE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D777EFD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FA13C3C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543DA8C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8A99AA8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D896670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7BDCDAC7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51711C8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B2195B2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4A34AC3C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27F1216F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23EAD47" w14:textId="77777777" w:rsidR="000022B4" w:rsidRDefault="000022B4" w:rsidP="000022B4"/>
    <w:p w14:paraId="398A3A89" w14:textId="77777777" w:rsidR="000022B4" w:rsidRDefault="000022B4" w:rsidP="000022B4"/>
    <w:p w14:paraId="06F46707" w14:textId="77777777" w:rsidR="000022B4" w:rsidRDefault="000022B4" w:rsidP="000022B4"/>
    <w:p w14:paraId="69212612" w14:textId="77777777" w:rsidR="000022B4" w:rsidRDefault="000022B4" w:rsidP="000022B4"/>
    <w:p w14:paraId="37BE7906" w14:textId="77777777" w:rsidR="000022B4" w:rsidRPr="00550068" w:rsidRDefault="000022B4" w:rsidP="000022B4">
      <w:pPr>
        <w:rPr>
          <w:rStyle w:val="Strong"/>
          <w:rFonts w:ascii="Times New Roman" w:hAnsi="Times New Roman"/>
          <w:sz w:val="28"/>
          <w:szCs w:val="28"/>
        </w:rPr>
      </w:pPr>
      <w:r w:rsidRPr="00550068">
        <w:rPr>
          <w:rStyle w:val="Strong"/>
        </w:rPr>
        <w:t xml:space="preserve">                            </w:t>
      </w:r>
      <w:r>
        <w:rPr>
          <w:rStyle w:val="Strong"/>
          <w:rFonts w:ascii="Times New Roman" w:hAnsi="Times New Roman"/>
          <w:sz w:val="28"/>
          <w:szCs w:val="28"/>
        </w:rPr>
        <w:t>CĂ</w:t>
      </w:r>
      <w:r w:rsidRPr="00550068">
        <w:rPr>
          <w:rStyle w:val="Strong"/>
          <w:rFonts w:ascii="Times New Roman" w:hAnsi="Times New Roman"/>
          <w:sz w:val="28"/>
          <w:szCs w:val="28"/>
        </w:rPr>
        <w:t>TRE,</w:t>
      </w:r>
    </w:p>
    <w:p w14:paraId="2135B805" w14:textId="77777777" w:rsidR="000022B4" w:rsidRDefault="000022B4" w:rsidP="000022B4">
      <w:pPr>
        <w:rPr>
          <w:rStyle w:val="Strong"/>
          <w:rFonts w:ascii="Times New Roman" w:hAnsi="Times New Roman"/>
          <w:sz w:val="28"/>
          <w:szCs w:val="28"/>
        </w:rPr>
      </w:pPr>
      <w:r w:rsidRPr="00550068">
        <w:rPr>
          <w:rStyle w:val="Strong"/>
          <w:rFonts w:ascii="Times New Roman" w:hAnsi="Times New Roman"/>
          <w:sz w:val="28"/>
          <w:szCs w:val="28"/>
        </w:rPr>
        <w:t xml:space="preserve">                   </w:t>
      </w:r>
      <w:r>
        <w:rPr>
          <w:rStyle w:val="Strong"/>
          <w:rFonts w:ascii="Times New Roman" w:hAnsi="Times New Roman"/>
          <w:sz w:val="28"/>
          <w:szCs w:val="28"/>
        </w:rPr>
        <w:t xml:space="preserve">                PRIMĂ</w:t>
      </w:r>
      <w:r w:rsidRPr="00550068">
        <w:rPr>
          <w:rStyle w:val="Strong"/>
          <w:rFonts w:ascii="Times New Roman" w:hAnsi="Times New Roman"/>
          <w:sz w:val="28"/>
          <w:szCs w:val="28"/>
        </w:rPr>
        <w:t xml:space="preserve">RIA COMUNEI </w:t>
      </w:r>
      <w:r>
        <w:rPr>
          <w:rStyle w:val="Strong"/>
          <w:rFonts w:ascii="Times New Roman" w:hAnsi="Times New Roman"/>
          <w:sz w:val="28"/>
          <w:szCs w:val="28"/>
        </w:rPr>
        <w:t>Ș</w:t>
      </w:r>
      <w:r w:rsidRPr="00550068">
        <w:rPr>
          <w:rStyle w:val="Strong"/>
          <w:rFonts w:ascii="Times New Roman" w:hAnsi="Times New Roman"/>
          <w:sz w:val="28"/>
          <w:szCs w:val="28"/>
        </w:rPr>
        <w:t>OLDANU</w:t>
      </w:r>
    </w:p>
    <w:p w14:paraId="24E14D51" w14:textId="77777777" w:rsidR="000022B4" w:rsidRPr="00550068" w:rsidRDefault="000022B4" w:rsidP="000022B4">
      <w:pPr>
        <w:rPr>
          <w:rStyle w:val="Strong"/>
          <w:rFonts w:ascii="Times New Roman" w:hAnsi="Times New Roman"/>
          <w:sz w:val="28"/>
          <w:szCs w:val="28"/>
        </w:rPr>
      </w:pPr>
    </w:p>
    <w:p w14:paraId="725FEA6C" w14:textId="77777777" w:rsidR="000022B4" w:rsidRPr="00DD512C" w:rsidRDefault="000022B4" w:rsidP="000022B4">
      <w:pPr>
        <w:rPr>
          <w:rFonts w:ascii="Times New Roman" w:hAnsi="Times New Roman"/>
        </w:rPr>
      </w:pPr>
      <w:r w:rsidRPr="00DD512C">
        <w:rPr>
          <w:rFonts w:ascii="Times New Roman" w:hAnsi="Times New Roman"/>
        </w:rPr>
        <w:t xml:space="preserve">                                       </w:t>
      </w:r>
    </w:p>
    <w:p w14:paraId="64B134CE" w14:textId="77777777" w:rsidR="000022B4" w:rsidRPr="00DD512C" w:rsidRDefault="000022B4" w:rsidP="000022B4">
      <w:pPr>
        <w:rPr>
          <w:rFonts w:ascii="Times New Roman" w:hAnsi="Times New Roman"/>
        </w:rPr>
      </w:pPr>
    </w:p>
    <w:p w14:paraId="7D43C189" w14:textId="275F43F8" w:rsidR="000022B4" w:rsidRPr="00A02669" w:rsidRDefault="000022B4" w:rsidP="000022B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D512C">
        <w:rPr>
          <w:rFonts w:ascii="Times New Roman" w:hAnsi="Times New Roman"/>
          <w:lang w:val="en-US"/>
        </w:rPr>
        <w:t xml:space="preserve">            </w:t>
      </w:r>
      <w:r w:rsidRPr="00A02669">
        <w:rPr>
          <w:rFonts w:ascii="Times New Roman" w:hAnsi="Times New Roman"/>
          <w:sz w:val="24"/>
          <w:szCs w:val="24"/>
          <w:lang w:val="en-US"/>
        </w:rPr>
        <w:t xml:space="preserve">Subsemnatul </w:t>
      </w:r>
      <w:r>
        <w:rPr>
          <w:rFonts w:ascii="Times New Roman" w:hAnsi="Times New Roman"/>
          <w:sz w:val="24"/>
          <w:szCs w:val="24"/>
          <w:lang w:val="en-US"/>
        </w:rPr>
        <w:t>[ADMINISTRATOR]</w:t>
      </w:r>
      <w:r w:rsidRPr="00A02669"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în calitate de acționar și/sau administrator/reprezentant legal al [NUMEFIRMA]</w:t>
      </w:r>
      <w:r w:rsidRPr="00A02669">
        <w:rPr>
          <w:rFonts w:ascii="Times New Roman" w:hAnsi="Times New Roman"/>
          <w:sz w:val="24"/>
          <w:szCs w:val="24"/>
          <w:lang w:val="en-US"/>
        </w:rPr>
        <w:t xml:space="preserve"> cu </w:t>
      </w:r>
      <w:r>
        <w:rPr>
          <w:rFonts w:ascii="Times New Roman" w:hAnsi="Times New Roman"/>
          <w:sz w:val="24"/>
          <w:szCs w:val="24"/>
          <w:lang w:val="en-US"/>
        </w:rPr>
        <w:t>sediul social</w:t>
      </w:r>
      <w:r w:rsidRPr="00A02669">
        <w:rPr>
          <w:rFonts w:ascii="Times New Roman" w:hAnsi="Times New Roman"/>
          <w:sz w:val="24"/>
          <w:szCs w:val="24"/>
          <w:lang w:val="en-US"/>
        </w:rPr>
        <w:t xml:space="preserve"> în </w:t>
      </w:r>
      <w:r>
        <w:rPr>
          <w:rFonts w:ascii="Times New Roman" w:hAnsi="Times New Roman"/>
          <w:sz w:val="24"/>
          <w:szCs w:val="24"/>
          <w:lang w:val="en-US"/>
        </w:rPr>
        <w:t>[LOCALITATE_SOC]</w:t>
      </w:r>
      <w:r w:rsidRPr="00A02669"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  <w:lang w:val="en-US"/>
        </w:rPr>
        <w:t xml:space="preserve"> având CUI [CIF], cu nr. de înreg. la ORC [REGCOM],</w:t>
      </w:r>
      <w:r w:rsidRPr="00A0266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02669">
        <w:rPr>
          <w:rFonts w:ascii="Times New Roman" w:hAnsi="Times New Roman"/>
          <w:sz w:val="24"/>
          <w:szCs w:val="24"/>
        </w:rPr>
        <w:t>prin prezenta vă înaintez pentru a fi înregistrate în evidențele dumnevoastră contractul/contractele de arendare încheiate</w:t>
      </w:r>
      <w:r>
        <w:rPr>
          <w:rFonts w:ascii="Times New Roman" w:hAnsi="Times New Roman"/>
          <w:sz w:val="24"/>
          <w:szCs w:val="24"/>
        </w:rPr>
        <w:t xml:space="preserve"> între societate</w:t>
      </w:r>
      <w:r w:rsidRPr="00A02669">
        <w:rPr>
          <w:rFonts w:ascii="Times New Roman" w:hAnsi="Times New Roman"/>
          <w:sz w:val="24"/>
          <w:szCs w:val="24"/>
        </w:rPr>
        <w:t xml:space="preserve"> în calitate de arendaș și </w:t>
      </w:r>
      <w:r>
        <w:rPr>
          <w:rFonts w:ascii="Times New Roman" w:hAnsi="Times New Roman"/>
          <w:sz w:val="24"/>
          <w:szCs w:val="24"/>
        </w:rPr>
        <w:t xml:space="preserve">[NUMEARENDATOR] </w:t>
      </w:r>
      <w:r w:rsidRPr="00A02669">
        <w:rPr>
          <w:rFonts w:ascii="Times New Roman" w:hAnsi="Times New Roman"/>
          <w:sz w:val="24"/>
          <w:szCs w:val="24"/>
        </w:rPr>
        <w:t>în calitate de arendator/arendatori.</w:t>
      </w:r>
    </w:p>
    <w:p w14:paraId="2B64AAE5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  <w:r w:rsidRPr="00A02669">
        <w:rPr>
          <w:rFonts w:ascii="Times New Roman" w:hAnsi="Times New Roman"/>
          <w:sz w:val="24"/>
          <w:szCs w:val="24"/>
        </w:rPr>
        <w:t xml:space="preserve">            </w:t>
      </w:r>
    </w:p>
    <w:p w14:paraId="4FFCCC10" w14:textId="77777777" w:rsidR="000022B4" w:rsidRPr="00A02669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A02669">
        <w:rPr>
          <w:rFonts w:ascii="Times New Roman" w:hAnsi="Times New Roman"/>
          <w:sz w:val="24"/>
          <w:szCs w:val="24"/>
        </w:rPr>
        <w:t xml:space="preserve">Atașez prezentei un numar de </w:t>
      </w:r>
      <w:r w:rsidRPr="00F61C1A">
        <w:rPr>
          <w:rFonts w:ascii="Times New Roman" w:hAnsi="Times New Roman"/>
          <w:sz w:val="24"/>
          <w:szCs w:val="24"/>
          <w:u w:val="single"/>
        </w:rPr>
        <w:t>__1___</w:t>
      </w:r>
      <w:r w:rsidRPr="00A02669">
        <w:rPr>
          <w:rFonts w:ascii="Times New Roman" w:hAnsi="Times New Roman"/>
          <w:sz w:val="24"/>
          <w:szCs w:val="24"/>
        </w:rPr>
        <w:t xml:space="preserve"> contracte de arendare în original. </w:t>
      </w:r>
    </w:p>
    <w:p w14:paraId="302D567C" w14:textId="77777777" w:rsidR="000022B4" w:rsidRPr="00A02669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565B9043" w14:textId="77777777" w:rsidR="000022B4" w:rsidRPr="00A02669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11BA438B" w14:textId="77777777" w:rsidR="000022B4" w:rsidRPr="00A02669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31BDDFDF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5C424693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759A6A10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3FE3E0E6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24379F6A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04EB6068" w14:textId="77777777" w:rsidR="000022B4" w:rsidRPr="00DD512C" w:rsidRDefault="000022B4" w:rsidP="000022B4">
      <w:pPr>
        <w:pStyle w:val="NoSpacing"/>
        <w:rPr>
          <w:rFonts w:ascii="Times New Roman" w:hAnsi="Times New Roman"/>
        </w:rPr>
      </w:pPr>
    </w:p>
    <w:p w14:paraId="54DE206A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  <w:r w:rsidRPr="00CD34E6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Data </w:t>
      </w:r>
      <w:r w:rsidRPr="00F61C1A">
        <w:rPr>
          <w:rFonts w:ascii="Times New Roman" w:hAnsi="Times New Roman"/>
          <w:sz w:val="24"/>
          <w:szCs w:val="24"/>
          <w:u w:val="single"/>
        </w:rPr>
        <w:t>__[DATA_DOC]__</w:t>
      </w:r>
    </w:p>
    <w:p w14:paraId="688E69E8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3A81DC99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22F8A1F7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376A460A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030DC826" w14:textId="77777777" w:rsidR="000022B4" w:rsidRDefault="000022B4" w:rsidP="000022B4">
      <w:pPr>
        <w:pStyle w:val="NoSpacing"/>
        <w:rPr>
          <w:rFonts w:ascii="Times New Roman" w:hAnsi="Times New Roman"/>
          <w:sz w:val="24"/>
          <w:szCs w:val="24"/>
        </w:rPr>
      </w:pPr>
    </w:p>
    <w:p w14:paraId="42C41D77" w14:textId="75E4801C" w:rsidR="000022B4" w:rsidRPr="00214B2F" w:rsidRDefault="000022B4" w:rsidP="000022B4">
      <w:pPr>
        <w:rPr>
          <w:rFonts w:ascii="Times New Roman" w:hAnsi="Times New Roman"/>
          <w:sz w:val="24"/>
          <w:szCs w:val="24"/>
        </w:rPr>
      </w:pPr>
      <w:r>
        <w:t xml:space="preserve">                                                                      </w:t>
      </w:r>
      <w:r w:rsidRPr="00214B2F">
        <w:rPr>
          <w:rFonts w:ascii="Times New Roman" w:hAnsi="Times New Roman"/>
          <w:sz w:val="24"/>
          <w:szCs w:val="24"/>
        </w:rPr>
        <w:t>Nume și prenume: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42F6">
        <w:rPr>
          <w:rFonts w:ascii="Times New Roman" w:hAnsi="Times New Roman"/>
          <w:sz w:val="24"/>
          <w:szCs w:val="24"/>
          <w:u w:val="single"/>
        </w:rPr>
        <w:t>[</w:t>
      </w:r>
      <w:r>
        <w:rPr>
          <w:rFonts w:ascii="Times New Roman" w:hAnsi="Times New Roman"/>
          <w:sz w:val="24"/>
          <w:szCs w:val="24"/>
          <w:u w:val="single"/>
        </w:rPr>
        <w:t>ADMINISTRATOR</w:t>
      </w:r>
      <w:r w:rsidRPr="00FB42F6">
        <w:rPr>
          <w:rFonts w:ascii="Times New Roman" w:hAnsi="Times New Roman"/>
          <w:sz w:val="24"/>
          <w:szCs w:val="24"/>
          <w:u w:val="single"/>
        </w:rPr>
        <w:t>]</w:t>
      </w:r>
    </w:p>
    <w:p w14:paraId="78AB38E5" w14:textId="738CD4E0" w:rsidR="000022B4" w:rsidRPr="00214B2F" w:rsidRDefault="000022B4" w:rsidP="000022B4">
      <w:pPr>
        <w:rPr>
          <w:rFonts w:ascii="Times New Roman" w:hAnsi="Times New Roman"/>
          <w:sz w:val="24"/>
          <w:szCs w:val="24"/>
        </w:rPr>
      </w:pPr>
      <w:r w:rsidRPr="00214B2F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14B2F">
        <w:rPr>
          <w:rFonts w:ascii="Times New Roman" w:hAnsi="Times New Roman"/>
          <w:sz w:val="24"/>
          <w:szCs w:val="24"/>
        </w:rPr>
        <w:t xml:space="preserve">Calitatea: </w:t>
      </w:r>
      <w:r w:rsidRPr="00FB42F6">
        <w:rPr>
          <w:rFonts w:ascii="Times New Roman" w:hAnsi="Times New Roman"/>
          <w:sz w:val="24"/>
          <w:szCs w:val="24"/>
          <w:u w:val="single"/>
        </w:rPr>
        <w:t>[FUNCTIE</w:t>
      </w:r>
      <w:r>
        <w:rPr>
          <w:rFonts w:ascii="Times New Roman" w:hAnsi="Times New Roman"/>
          <w:sz w:val="24"/>
          <w:szCs w:val="24"/>
          <w:u w:val="single"/>
        </w:rPr>
        <w:t>ADMINISTRATOR</w:t>
      </w:r>
      <w:r w:rsidRPr="00FB42F6">
        <w:rPr>
          <w:rFonts w:ascii="Times New Roman" w:hAnsi="Times New Roman"/>
          <w:sz w:val="24"/>
          <w:szCs w:val="24"/>
          <w:u w:val="single"/>
        </w:rPr>
        <w:t>]</w:t>
      </w:r>
      <w:r w:rsidRPr="00214B2F">
        <w:rPr>
          <w:rFonts w:ascii="Times New Roman" w:hAnsi="Times New Roman"/>
          <w:sz w:val="24"/>
          <w:szCs w:val="24"/>
        </w:rPr>
        <w:t xml:space="preserve"> </w:t>
      </w:r>
    </w:p>
    <w:p w14:paraId="5BB291CA" w14:textId="77777777" w:rsidR="000022B4" w:rsidRPr="00CD34E6" w:rsidRDefault="000022B4" w:rsidP="000022B4">
      <w:r w:rsidRPr="00214B2F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/>
          <w:sz w:val="24"/>
          <w:szCs w:val="24"/>
        </w:rPr>
        <w:t>Sematură și ștampilă</w:t>
      </w:r>
      <w:r w:rsidRPr="00214B2F">
        <w:rPr>
          <w:rFonts w:ascii="Times New Roman" w:hAnsi="Times New Roman"/>
          <w:sz w:val="24"/>
          <w:szCs w:val="24"/>
        </w:rPr>
        <w:t>: ______________________________</w:t>
      </w:r>
    </w:p>
    <w:p w14:paraId="55207A98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18896BD6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30FB7628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6212B1DF" w14:textId="77777777" w:rsidR="000022B4" w:rsidRDefault="000022B4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00954970" w14:textId="39F0B313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2F099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085414">
    <w:abstractNumId w:val="0"/>
  </w:num>
  <w:num w:numId="2" w16cid:durableId="700395987">
    <w:abstractNumId w:val="1"/>
  </w:num>
  <w:num w:numId="3" w16cid:durableId="1241406730">
    <w:abstractNumId w:val="3"/>
  </w:num>
  <w:num w:numId="4" w16cid:durableId="694229651">
    <w:abstractNumId w:val="4"/>
  </w:num>
  <w:num w:numId="5" w16cid:durableId="998851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022B4"/>
    <w:rsid w:val="000178A4"/>
    <w:rsid w:val="00025165"/>
    <w:rsid w:val="00044152"/>
    <w:rsid w:val="000F4791"/>
    <w:rsid w:val="0010304E"/>
    <w:rsid w:val="00113CCC"/>
    <w:rsid w:val="00193428"/>
    <w:rsid w:val="002067E6"/>
    <w:rsid w:val="00227848"/>
    <w:rsid w:val="0024373B"/>
    <w:rsid w:val="002D4430"/>
    <w:rsid w:val="002F0993"/>
    <w:rsid w:val="002F5996"/>
    <w:rsid w:val="00310C15"/>
    <w:rsid w:val="00313E47"/>
    <w:rsid w:val="00314C63"/>
    <w:rsid w:val="0033537D"/>
    <w:rsid w:val="00392086"/>
    <w:rsid w:val="003A54B6"/>
    <w:rsid w:val="003B23B3"/>
    <w:rsid w:val="003E67FA"/>
    <w:rsid w:val="004C599B"/>
    <w:rsid w:val="004C67B1"/>
    <w:rsid w:val="004C7E7F"/>
    <w:rsid w:val="004E69E7"/>
    <w:rsid w:val="00615B2D"/>
    <w:rsid w:val="00633E37"/>
    <w:rsid w:val="00655719"/>
    <w:rsid w:val="006812CD"/>
    <w:rsid w:val="006A7BCC"/>
    <w:rsid w:val="006C5516"/>
    <w:rsid w:val="0074653F"/>
    <w:rsid w:val="0079157B"/>
    <w:rsid w:val="00797381"/>
    <w:rsid w:val="00880A91"/>
    <w:rsid w:val="00891A16"/>
    <w:rsid w:val="008A1CBE"/>
    <w:rsid w:val="008B1029"/>
    <w:rsid w:val="00925D86"/>
    <w:rsid w:val="00955410"/>
    <w:rsid w:val="00972019"/>
    <w:rsid w:val="00983450"/>
    <w:rsid w:val="009D5C02"/>
    <w:rsid w:val="00A43635"/>
    <w:rsid w:val="00AC1811"/>
    <w:rsid w:val="00AF3C59"/>
    <w:rsid w:val="00B03DF2"/>
    <w:rsid w:val="00B16A30"/>
    <w:rsid w:val="00B25B93"/>
    <w:rsid w:val="00B47008"/>
    <w:rsid w:val="00B92B26"/>
    <w:rsid w:val="00B935AB"/>
    <w:rsid w:val="00B94E67"/>
    <w:rsid w:val="00B96427"/>
    <w:rsid w:val="00BD6260"/>
    <w:rsid w:val="00C54580"/>
    <w:rsid w:val="00C5577A"/>
    <w:rsid w:val="00C57A45"/>
    <w:rsid w:val="00C63262"/>
    <w:rsid w:val="00CA45BB"/>
    <w:rsid w:val="00CB44A3"/>
    <w:rsid w:val="00CD2B83"/>
    <w:rsid w:val="00D6446D"/>
    <w:rsid w:val="00D82E35"/>
    <w:rsid w:val="00D8646D"/>
    <w:rsid w:val="00DA422B"/>
    <w:rsid w:val="00DF0C72"/>
    <w:rsid w:val="00E2365C"/>
    <w:rsid w:val="00E27BE4"/>
    <w:rsid w:val="00E71F9B"/>
    <w:rsid w:val="00EA7748"/>
    <w:rsid w:val="00FE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  <w:style w:type="character" w:styleId="Strong">
    <w:name w:val="Strong"/>
    <w:basedOn w:val="DefaultParagraphFont"/>
    <w:uiPriority w:val="22"/>
    <w:qFormat/>
    <w:rsid w:val="000022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1213</TotalTime>
  <Pages>1</Pages>
  <Words>1684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guest</cp:lastModifiedBy>
  <cp:revision>67</cp:revision>
  <cp:lastPrinted>2018-10-18T08:12:00Z</cp:lastPrinted>
  <dcterms:created xsi:type="dcterms:W3CDTF">2018-10-18T10:51:00Z</dcterms:created>
  <dcterms:modified xsi:type="dcterms:W3CDTF">2024-03-14T13:08:00Z</dcterms:modified>
</cp:coreProperties>
</file>