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57206DA5" w:rsidR="00765F7C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765F7C" w:rsidRPr="00B86A5E" w14:paraId="0E475B26" w14:textId="77777777" w:rsidTr="003A3061">
        <w:tc>
          <w:tcPr>
            <w:tcW w:w="2029" w:type="dxa"/>
          </w:tcPr>
          <w:p w14:paraId="46BEBF14" w14:textId="26B9BAF7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1EB54E77" w14:textId="6FCC3BBA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2C8FE9CC" w14:textId="103330B7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2809044A" w14:textId="79E2CB7A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7CF641CD" w14:textId="023B5638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765F7C" w:rsidRPr="00B86A5E" w14:paraId="77102B31" w14:textId="77777777" w:rsidTr="003A3061">
        <w:tc>
          <w:tcPr>
            <w:tcW w:w="2029" w:type="dxa"/>
          </w:tcPr>
          <w:p w14:paraId="25C76C9E" w14:textId="2A78DC29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6E9EB8F9" w14:textId="1A637D95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5A2B158D" w14:textId="3FFC9BCE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41E6AE0B" w14:textId="2FD57BB5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49AFC472" w14:textId="4B967380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765F7C" w:rsidRPr="00B86A5E" w14:paraId="6E0EE2A8" w14:textId="77777777" w:rsidTr="003A3061">
        <w:tc>
          <w:tcPr>
            <w:tcW w:w="2029" w:type="dxa"/>
          </w:tcPr>
          <w:p w14:paraId="35FED1B6" w14:textId="5376F49F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0BBFFE20" w14:textId="5F9E0511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5F84BE48" w14:textId="1214915A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0284B3E4" w14:textId="19A1519C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37F5DC3D" w14:textId="6D725338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765F7C" w:rsidRPr="00B86A5E" w14:paraId="6720066C" w14:textId="77777777" w:rsidTr="003A3061">
        <w:tc>
          <w:tcPr>
            <w:tcW w:w="2029" w:type="dxa"/>
          </w:tcPr>
          <w:p w14:paraId="59A5BA44" w14:textId="5DF0BBD9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45E7B591" w14:textId="6D1BF2EB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652D66F9" w14:textId="7338EA94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19D43C7F" w14:textId="5C608F9F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7E218609" w14:textId="76808CDA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765F7C" w:rsidRPr="00B86A5E" w14:paraId="759CCE9D" w14:textId="77777777" w:rsidTr="003A3061">
        <w:tc>
          <w:tcPr>
            <w:tcW w:w="2029" w:type="dxa"/>
          </w:tcPr>
          <w:p w14:paraId="382D6159" w14:textId="2C284745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3FFC7377" w14:textId="498C528F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52E677CB" w14:textId="5CAE4C0F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6E8E7F3C" w14:textId="0AEAA254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6BB40E7D" w14:textId="33FA2CBD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765F7C" w:rsidRPr="00B86A5E" w14:paraId="1A383265" w14:textId="77777777" w:rsidTr="003A3061">
        <w:tc>
          <w:tcPr>
            <w:tcW w:w="2029" w:type="dxa"/>
          </w:tcPr>
          <w:p w14:paraId="1FB43963" w14:textId="2A383424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600A60D5" w14:textId="08A82D7A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0931B6DE" w14:textId="488175A3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53411899" w14:textId="0960ADB1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03597708" w14:textId="10C3AADF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765F7C" w:rsidRPr="00B86A5E" w14:paraId="5C4DA487" w14:textId="77777777" w:rsidTr="003A3061">
        <w:tc>
          <w:tcPr>
            <w:tcW w:w="2029" w:type="dxa"/>
          </w:tcPr>
          <w:p w14:paraId="6C578FF2" w14:textId="43A747E1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763A35EA" w14:textId="6FE00AFF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32334DB7" w14:textId="3C46BF1C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75393B1F" w14:textId="439242F2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2F9E05B4" w14:textId="716CA279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765F7C" w:rsidRPr="00B86A5E" w14:paraId="7D2A8899" w14:textId="77777777" w:rsidTr="003A3061">
        <w:tc>
          <w:tcPr>
            <w:tcW w:w="2029" w:type="dxa"/>
          </w:tcPr>
          <w:p w14:paraId="249A3C22" w14:textId="50020B88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4C01BBB8" w14:textId="7F63D145" w:rsidR="00765F7C" w:rsidRDefault="00765F7C" w:rsidP="003A30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14:paraId="798B53BD" w14:textId="26542E5D" w:rsidR="00765F7C" w:rsidRDefault="00765F7C" w:rsidP="003A3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14:paraId="711867F4" w14:textId="73D19B7F" w:rsidR="00765F7C" w:rsidRDefault="00765F7C" w:rsidP="003A306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14:paraId="5058E3DD" w14:textId="4E367D37" w:rsidR="00765F7C" w:rsidRPr="00B86A5E" w:rsidRDefault="00765F7C" w:rsidP="003A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7CCA7A89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="00835238">
        <w:rPr>
          <w:rFonts w:ascii="Times New Roman" w:hAnsi="Times New Roman"/>
          <w:b/>
          <w:noProof/>
          <w:sz w:val="20"/>
          <w:szCs w:val="20"/>
          <w:lang w:val="ro-RO"/>
        </w:rPr>
        <w:t xml:space="preserve"> grau 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5A4EF6FE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E274B0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479B9077" w14:textId="77777777" w:rsidR="00263A30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0815CB06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4F9327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BD74A45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29E932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94319FE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5947D7C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6CF7A23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CF2B31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F03DD18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C913AB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4E657D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456B0A" w14:textId="77777777" w:rsidR="00263A30" w:rsidRDefault="00263A30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2284331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2DA65923" w14:textId="77777777" w:rsidR="00263A30" w:rsidRDefault="00263A30" w:rsidP="00263A30">
      <w:pPr>
        <w:pStyle w:val="NormalWeb"/>
        <w:spacing w:before="0" w:beforeAutospacing="0" w:after="0" w:afterAutospacing="0"/>
        <w:rPr>
          <w:sz w:val="28"/>
          <w:szCs w:val="28"/>
          <w:lang w:val="ro-RO"/>
        </w:rPr>
      </w:pPr>
    </w:p>
    <w:p w14:paraId="61B65F3E" w14:textId="53B921BA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</w:t>
      </w:r>
      <w:r w:rsidR="00BC014E">
        <w:rPr>
          <w:rFonts w:ascii="Times New Roman" w:hAnsi="Times New Roman"/>
          <w:noProof/>
          <w:sz w:val="24"/>
          <w:szCs w:val="24"/>
        </w:rPr>
        <w:t>NUMEFIRMA</w:t>
      </w:r>
      <w:r>
        <w:rPr>
          <w:rFonts w:ascii="Times New Roman" w:hAnsi="Times New Roman"/>
          <w:noProof/>
          <w:sz w:val="24"/>
          <w:szCs w:val="24"/>
        </w:rPr>
        <w:t>]</w:t>
      </w:r>
    </w:p>
    <w:p w14:paraId="2C70AAF6" w14:textId="0188F43D" w:rsidR="00263A30" w:rsidRPr="00714D0E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[ADRESA]</w:t>
      </w:r>
    </w:p>
    <w:p w14:paraId="795B663F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[LOCALITATE_SOC], [JUDET_SOC]</w:t>
      </w:r>
    </w:p>
    <w:p w14:paraId="426E78A5" w14:textId="77777777" w:rsidR="00263A30" w:rsidRDefault="00263A30" w:rsidP="00263A30">
      <w:pPr>
        <w:pStyle w:val="NoSpacing"/>
        <w:spacing w:line="264" w:lineRule="auto"/>
        <w:ind w:right="-1"/>
        <w:jc w:val="center"/>
        <w:rPr>
          <w:rFonts w:ascii="Times New Roman" w:hAnsi="Times New Roman"/>
          <w:noProof/>
          <w:sz w:val="24"/>
          <w:szCs w:val="24"/>
        </w:rPr>
      </w:pPr>
    </w:p>
    <w:p w14:paraId="2317323A" w14:textId="77777777" w:rsidR="00263A30" w:rsidRDefault="00263A30" w:rsidP="00263A30">
      <w:pPr>
        <w:pStyle w:val="NormalWeb"/>
        <w:spacing w:before="0" w:beforeAutospacing="0" w:after="0" w:afterAutospacing="0"/>
        <w:jc w:val="center"/>
        <w:rPr>
          <w:sz w:val="28"/>
          <w:szCs w:val="28"/>
          <w:lang w:val="ro-RO"/>
        </w:rPr>
      </w:pPr>
    </w:p>
    <w:p w14:paraId="4BEE9E35" w14:textId="77777777" w:rsidR="00263A30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</w:p>
    <w:p w14:paraId="1C382781" w14:textId="77777777" w:rsidR="00263A30" w:rsidRPr="00314CB4" w:rsidRDefault="00263A30" w:rsidP="00263A30">
      <w:pPr>
        <w:pStyle w:val="NormalWeb"/>
        <w:spacing w:before="0" w:beforeAutospacing="0" w:after="0" w:afterAutospacing="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Pr="00314CB4">
        <w:rPr>
          <w:color w:val="000000"/>
          <w:sz w:val="28"/>
          <w:szCs w:val="28"/>
        </w:rPr>
        <w:t>________/__________</w:t>
      </w:r>
    </w:p>
    <w:p w14:paraId="315047F2" w14:textId="77777777" w:rsidR="00263A30" w:rsidRDefault="00263A30" w:rsidP="00263A30">
      <w:pPr>
        <w:spacing w:line="480" w:lineRule="auto"/>
        <w:ind w:left="2160" w:firstLine="720"/>
        <w:rPr>
          <w:sz w:val="28"/>
          <w:szCs w:val="28"/>
          <w:lang w:val="pt-BR"/>
        </w:rPr>
      </w:pPr>
    </w:p>
    <w:p w14:paraId="6FE4DEB6" w14:textId="77777777" w:rsidR="00263A30" w:rsidRPr="007F352D" w:rsidRDefault="00263A30" w:rsidP="00263A30">
      <w:pPr>
        <w:ind w:left="720" w:firstLine="720"/>
        <w:rPr>
          <w:color w:val="000000"/>
          <w:sz w:val="28"/>
          <w:szCs w:val="28"/>
        </w:rPr>
      </w:pPr>
      <w:r w:rsidRPr="007F352D">
        <w:rPr>
          <w:color w:val="000000"/>
          <w:sz w:val="28"/>
          <w:szCs w:val="28"/>
        </w:rPr>
        <w:t>Catre,</w:t>
      </w:r>
    </w:p>
    <w:p w14:paraId="3A40D71E" w14:textId="77777777" w:rsidR="00263A30" w:rsidRPr="007F352D" w:rsidRDefault="00263A30" w:rsidP="00263A30">
      <w:pPr>
        <w:jc w:val="center"/>
        <w:rPr>
          <w:b/>
          <w:color w:val="000000"/>
          <w:sz w:val="28"/>
          <w:szCs w:val="28"/>
        </w:rPr>
      </w:pPr>
      <w:r w:rsidRPr="007F352D">
        <w:rPr>
          <w:b/>
          <w:color w:val="000000"/>
          <w:sz w:val="28"/>
          <w:szCs w:val="28"/>
        </w:rPr>
        <w:t>Primaria</w:t>
      </w:r>
      <w:r>
        <w:rPr>
          <w:b/>
          <w:color w:val="000000"/>
          <w:sz w:val="28"/>
          <w:szCs w:val="28"/>
        </w:rPr>
        <w:t xml:space="preserve"> [PRIMARIE_LOC]</w:t>
      </w:r>
    </w:p>
    <w:p w14:paraId="64895C0F" w14:textId="77777777" w:rsidR="00263A30" w:rsidRPr="007F352D" w:rsidRDefault="00263A30" w:rsidP="00263A30">
      <w:pPr>
        <w:rPr>
          <w:b/>
          <w:color w:val="000000"/>
          <w:sz w:val="28"/>
          <w:szCs w:val="28"/>
        </w:rPr>
      </w:pPr>
    </w:p>
    <w:p w14:paraId="049D9434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2C4B3FD2" w14:textId="77777777" w:rsidR="00263A30" w:rsidRDefault="00263A30" w:rsidP="00263A30">
      <w:pPr>
        <w:ind w:firstLine="720"/>
        <w:jc w:val="both"/>
        <w:rPr>
          <w:color w:val="000000"/>
          <w:sz w:val="28"/>
          <w:szCs w:val="28"/>
        </w:rPr>
      </w:pPr>
    </w:p>
    <w:p w14:paraId="5DDC2637" w14:textId="2AC5A354" w:rsidR="00263A30" w:rsidRPr="007F352D" w:rsidRDefault="00263A30" w:rsidP="00263A3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Prin prezenta </w:t>
      </w:r>
      <w:r w:rsidRPr="007F352D">
        <w:rPr>
          <w:color w:val="000000"/>
          <w:sz w:val="28"/>
          <w:szCs w:val="28"/>
        </w:rPr>
        <w:t>va transmit</w:t>
      </w:r>
      <w:r>
        <w:rPr>
          <w:color w:val="000000"/>
          <w:sz w:val="28"/>
          <w:szCs w:val="28"/>
        </w:rPr>
        <w:t>em</w:t>
      </w:r>
      <w:r w:rsidRPr="007F352D">
        <w:rPr>
          <w:color w:val="000000"/>
          <w:sz w:val="28"/>
          <w:szCs w:val="28"/>
        </w:rPr>
        <w:t xml:space="preserve"> alaturat contractul de arenda</w:t>
      </w:r>
      <w:r>
        <w:rPr>
          <w:color w:val="000000"/>
          <w:sz w:val="28"/>
          <w:szCs w:val="28"/>
        </w:rPr>
        <w:t xml:space="preserve"> incheiat cu [DOAMNA_DOMNUL] [NUME</w:t>
      </w:r>
      <w:r w:rsidR="00691954">
        <w:rPr>
          <w:color w:val="000000"/>
          <w:sz w:val="28"/>
          <w:szCs w:val="28"/>
        </w:rPr>
        <w:t>ARENDATOR</w:t>
      </w:r>
      <w:r>
        <w:rPr>
          <w:color w:val="000000"/>
          <w:sz w:val="28"/>
          <w:szCs w:val="28"/>
        </w:rPr>
        <w:t xml:space="preserve">], nr. [NRCONTRACT] </w:t>
      </w:r>
      <w:r w:rsidRPr="007F352D">
        <w:rPr>
          <w:color w:val="000000"/>
          <w:sz w:val="28"/>
          <w:szCs w:val="28"/>
        </w:rPr>
        <w:t xml:space="preserve">din data de </w:t>
      </w:r>
      <w:r>
        <w:rPr>
          <w:color w:val="000000"/>
          <w:sz w:val="28"/>
          <w:szCs w:val="28"/>
        </w:rPr>
        <w:t xml:space="preserve">[DATACONTRACT], </w:t>
      </w:r>
      <w:r w:rsidRPr="007F352D">
        <w:rPr>
          <w:color w:val="000000"/>
          <w:sz w:val="28"/>
          <w:szCs w:val="28"/>
        </w:rPr>
        <w:t>pentru a fi inregistrat.</w:t>
      </w:r>
    </w:p>
    <w:p w14:paraId="61B2FE65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2AD6508B" w14:textId="77777777" w:rsidR="00263A30" w:rsidRDefault="00263A30" w:rsidP="00263A30">
      <w:pPr>
        <w:pStyle w:val="NormalWeb"/>
        <w:spacing w:before="0" w:beforeAutospacing="0" w:after="0" w:afterAutospacing="0" w:line="480" w:lineRule="auto"/>
        <w:jc w:val="center"/>
        <w:rPr>
          <w:sz w:val="28"/>
          <w:szCs w:val="28"/>
          <w:lang w:val="ro-RO"/>
        </w:rPr>
      </w:pPr>
    </w:p>
    <w:p w14:paraId="7ADCB4E4" w14:textId="77777777" w:rsidR="00263A30" w:rsidRDefault="00263A30" w:rsidP="00263A30">
      <w:pPr>
        <w:pStyle w:val="NormalWeb"/>
        <w:spacing w:before="0" w:beforeAutospacing="0" w:after="0" w:afterAutospacing="0" w:line="480" w:lineRule="auto"/>
        <w:rPr>
          <w:sz w:val="28"/>
          <w:szCs w:val="28"/>
          <w:lang w:val="ro-RO"/>
        </w:rPr>
      </w:pPr>
    </w:p>
    <w:p w14:paraId="00148B37" w14:textId="39C06E14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  <w:lang w:val="ro-RO"/>
        </w:rPr>
      </w:pPr>
      <w:r w:rsidRPr="00BC6B77">
        <w:rPr>
          <w:sz w:val="28"/>
          <w:szCs w:val="28"/>
          <w:lang w:val="ro-RO"/>
        </w:rPr>
        <w:t>[</w:t>
      </w:r>
      <w:r w:rsidRPr="00BC6B77">
        <w:rPr>
          <w:rFonts w:eastAsiaTheme="minorHAnsi"/>
          <w:color w:val="000000"/>
          <w:sz w:val="28"/>
          <w:szCs w:val="28"/>
        </w:rPr>
        <w:t>FUNCTIE</w:t>
      </w:r>
      <w:r w:rsidR="00691954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2F2D5E2D" w14:textId="66E89705" w:rsidR="00263A30" w:rsidRPr="00BC6B77" w:rsidRDefault="00263A30" w:rsidP="00263A30">
      <w:pPr>
        <w:pStyle w:val="NormalWeb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BC6B77">
        <w:rPr>
          <w:sz w:val="28"/>
          <w:szCs w:val="28"/>
          <w:lang w:val="ro-RO"/>
        </w:rPr>
        <w:t>[</w:t>
      </w:r>
      <w:r w:rsidR="00BC014E">
        <w:rPr>
          <w:rFonts w:eastAsiaTheme="minorHAnsi"/>
          <w:color w:val="000000"/>
          <w:sz w:val="28"/>
          <w:szCs w:val="28"/>
        </w:rPr>
        <w:t>ADMINISTRATOR</w:t>
      </w:r>
      <w:r w:rsidRPr="00BC6B77">
        <w:rPr>
          <w:sz w:val="28"/>
          <w:szCs w:val="28"/>
          <w:lang w:val="ro-RO"/>
        </w:rPr>
        <w:t>]</w:t>
      </w:r>
    </w:p>
    <w:p w14:paraId="7A82A9BB" w14:textId="77777777" w:rsidR="00263A30" w:rsidRDefault="00263A30" w:rsidP="00263A30"/>
    <w:p w14:paraId="2E2ADACC" w14:textId="77777777" w:rsidR="00F970EC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6FE9D911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34E7C8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2E30353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19A616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C08A640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449351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4742BC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496ED2F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2DCC79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E0369BF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7AEC98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32EAD25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B818BA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05C7779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828B8E" w14:textId="77777777" w:rsidR="00F970EC" w:rsidRDefault="00F970EC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7F8096A" w14:textId="33349C89" w:rsidR="00F970EC" w:rsidRPr="00F970EC" w:rsidRDefault="00F970EC" w:rsidP="00783A2A">
      <w:pPr>
        <w:spacing w:after="0" w:line="360" w:lineRule="auto"/>
        <w:jc w:val="both"/>
        <w:rPr>
          <w:rFonts w:ascii="Times New Roman" w:hAnsi="Times New Roman"/>
          <w:b/>
          <w:bCs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Nr.____________ din __________________</w:t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Data in fata mea,</w:t>
      </w:r>
    </w:p>
    <w:p w14:paraId="1D1DA52D" w14:textId="6CAD5B18" w:rsidR="00F970EC" w:rsidRPr="00F970EC" w:rsidRDefault="00F970EC" w:rsidP="00783A2A">
      <w:pPr>
        <w:spacing w:after="0" w:line="360" w:lineRule="auto"/>
        <w:ind w:left="6480" w:firstLine="720"/>
        <w:rPr>
          <w:rFonts w:ascii="Times New Roman" w:hAnsi="Times New Roman"/>
          <w:b/>
          <w:bCs/>
          <w:noProof/>
          <w:sz w:val="20"/>
          <w:szCs w:val="20"/>
          <w:lang w:val="ro-RO"/>
        </w:rPr>
      </w:pP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Secretarul UAT Spantov</w:t>
      </w:r>
    </w:p>
    <w:p w14:paraId="48B53E31" w14:textId="54C8DCCF" w:rsidR="00F970EC" w:rsidRPr="00F970EC" w:rsidRDefault="00F970EC" w:rsidP="00783A2A">
      <w:pPr>
        <w:spacing w:after="0" w:line="360" w:lineRule="auto"/>
        <w:ind w:left="7200"/>
        <w:rPr>
          <w:rFonts w:ascii="Times New Roman" w:hAnsi="Times New Roman"/>
          <w:b/>
          <w:bCs/>
          <w:noProof/>
          <w:sz w:val="20"/>
          <w:szCs w:val="20"/>
          <w:lang w:val="ro-RO"/>
        </w:rPr>
      </w:pP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Astazi ______________</w:t>
      </w:r>
    </w:p>
    <w:p w14:paraId="08784E13" w14:textId="38CBE617" w:rsidR="00F970EC" w:rsidRDefault="00F970EC" w:rsidP="00783A2A">
      <w:pPr>
        <w:spacing w:after="0" w:line="360" w:lineRule="auto"/>
        <w:ind w:left="6480" w:firstLine="720"/>
        <w:rPr>
          <w:rFonts w:ascii="Times New Roman" w:hAnsi="Times New Roman"/>
          <w:noProof/>
          <w:sz w:val="20"/>
          <w:szCs w:val="20"/>
          <w:lang w:val="ro-RO"/>
        </w:rPr>
      </w:pPr>
      <w:r w:rsidRPr="00F970EC">
        <w:rPr>
          <w:rFonts w:ascii="Times New Roman" w:hAnsi="Times New Roman"/>
          <w:b/>
          <w:bCs/>
          <w:noProof/>
          <w:sz w:val="20"/>
          <w:szCs w:val="20"/>
          <w:lang w:val="ro-RO"/>
        </w:rPr>
        <w:t>Semnatura secretarului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                        </w:t>
      </w:r>
    </w:p>
    <w:p w14:paraId="69ED6564" w14:textId="77777777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</w:p>
    <w:p w14:paraId="5B600274" w14:textId="77777777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</w:p>
    <w:p w14:paraId="607907D3" w14:textId="744BF957" w:rsidR="00F970EC" w:rsidRDefault="00F970EC" w:rsidP="00F970EC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36"/>
          <w:szCs w:val="36"/>
          <w:lang w:val="ro-RO"/>
        </w:rPr>
      </w:pPr>
      <w:r w:rsidRPr="00F970EC">
        <w:rPr>
          <w:rFonts w:ascii="Times New Roman" w:hAnsi="Times New Roman"/>
          <w:b/>
          <w:bCs/>
          <w:i/>
          <w:iCs/>
          <w:noProof/>
          <w:sz w:val="36"/>
          <w:szCs w:val="36"/>
          <w:lang w:val="ro-RO"/>
        </w:rPr>
        <w:t>DECLARATIE</w:t>
      </w:r>
      <w:r w:rsidRPr="00F970EC">
        <w:rPr>
          <w:rFonts w:ascii="Times New Roman" w:hAnsi="Times New Roman"/>
          <w:b/>
          <w:bCs/>
          <w:noProof/>
          <w:sz w:val="36"/>
          <w:szCs w:val="36"/>
          <w:lang w:val="ro-RO"/>
        </w:rPr>
        <w:t>,</w:t>
      </w:r>
    </w:p>
    <w:p w14:paraId="2D7D6653" w14:textId="77777777" w:rsidR="00A77CCA" w:rsidRDefault="00A77CCA" w:rsidP="00A77CCA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7A0E190" w14:textId="77777777" w:rsidR="00E81807" w:rsidRDefault="00E81807" w:rsidP="00A77CCA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8B025AC" w14:textId="77777777" w:rsidR="00A77CCA" w:rsidRDefault="00A77CCA" w:rsidP="00A77CCA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A37E913" w14:textId="3D0C96C9" w:rsidR="00A77CCA" w:rsidRDefault="00A77CCA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Subsemnatul/a </w:t>
      </w:r>
      <w:r w:rsidR="00F524A2" w:rsidRPr="00DF0C72">
        <w:rPr>
          <w:rFonts w:ascii="Times New Roman" w:hAnsi="Times New Roman"/>
          <w:bCs/>
          <w:sz w:val="20"/>
          <w:szCs w:val="20"/>
        </w:rPr>
        <w:t>[NumeArendator]</w:t>
      </w:r>
      <w:r w:rsidR="00F524A2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fiul lui _____________________  si al lui ________________________ nascut la data de </w:t>
      </w:r>
      <w:r w:rsidR="00863993">
        <w:rPr>
          <w:rFonts w:ascii="Times New Roman" w:hAnsi="Times New Roman"/>
          <w:noProof/>
          <w:sz w:val="20"/>
          <w:szCs w:val="20"/>
          <w:lang w:val="ro-RO"/>
        </w:rPr>
        <w:t>[NASTERE</w:t>
      </w:r>
      <w:r w:rsidR="004647EB">
        <w:rPr>
          <w:rFonts w:ascii="Times New Roman" w:hAnsi="Times New Roman"/>
          <w:noProof/>
          <w:sz w:val="20"/>
          <w:szCs w:val="20"/>
          <w:lang w:val="ro-RO"/>
        </w:rPr>
        <w:t>DATA</w:t>
      </w:r>
      <w:r w:rsidR="00863993">
        <w:rPr>
          <w:rFonts w:ascii="Times New Roman" w:hAnsi="Times New Roman"/>
          <w:noProof/>
          <w:sz w:val="20"/>
          <w:szCs w:val="20"/>
          <w:lang w:val="ro-RO"/>
        </w:rPr>
        <w:t>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posesor al CI/BI seria </w:t>
      </w:r>
      <w:r w:rsidR="00F524A2" w:rsidRPr="00DF0C72">
        <w:rPr>
          <w:rFonts w:ascii="Times New Roman" w:hAnsi="Times New Roman"/>
          <w:bCs/>
          <w:sz w:val="20"/>
          <w:szCs w:val="20"/>
        </w:rPr>
        <w:t>[BI_Serie], nr. [BI_Numar]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CNP </w:t>
      </w:r>
      <w:r w:rsidR="00F524A2" w:rsidRPr="00DF0C72">
        <w:rPr>
          <w:rFonts w:ascii="Times New Roman" w:hAnsi="Times New Roman"/>
          <w:bCs/>
          <w:sz w:val="20"/>
          <w:szCs w:val="20"/>
        </w:rPr>
        <w:t>[CNP]</w:t>
      </w:r>
      <w:r w:rsidR="00F524A2"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cu domiciliul in </w:t>
      </w:r>
      <w:r w:rsidR="00F524A2" w:rsidRPr="00DF0C72">
        <w:rPr>
          <w:rFonts w:ascii="Times New Roman" w:hAnsi="Times New Roman"/>
          <w:bCs/>
          <w:sz w:val="20"/>
          <w:szCs w:val="20"/>
        </w:rPr>
        <w:t>[Domiciliu],</w:t>
      </w:r>
      <w:r w:rsidR="00F524A2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 </w:t>
      </w:r>
    </w:p>
    <w:p w14:paraId="7F576CEF" w14:textId="43FFC418" w:rsidR="00C14754" w:rsidRPr="00C14754" w:rsidRDefault="00C14754" w:rsidP="00E8180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C14754">
        <w:rPr>
          <w:rFonts w:ascii="Times New Roman" w:hAnsi="Times New Roman"/>
          <w:noProof/>
          <w:sz w:val="20"/>
          <w:szCs w:val="20"/>
          <w:lang w:val="ro-RO"/>
        </w:rPr>
        <w:t>[</w:t>
      </w:r>
      <w:r w:rsidRPr="00C14754">
        <w:rPr>
          <w:rFonts w:ascii="Times New Roman" w:hAnsi="Times New Roman"/>
          <w:color w:val="000000"/>
          <w:sz w:val="20"/>
          <w:szCs w:val="20"/>
        </w:rPr>
        <w:t>P_1A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P_2A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P_2B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P_3A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P_3B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P_4A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P_4B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P_5A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P_5B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P_6A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P_6B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P_7A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P_7B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P_8A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P_8B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P_9A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P_9B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P_10A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P_10B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P_11A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P_11B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P_12A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P_12B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P_13A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P_13B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 [</w:t>
      </w:r>
      <w:r w:rsidRPr="00C14754">
        <w:rPr>
          <w:rFonts w:ascii="Times New Roman" w:hAnsi="Times New Roman"/>
          <w:color w:val="000000"/>
          <w:sz w:val="20"/>
          <w:szCs w:val="20"/>
        </w:rPr>
        <w:t>P_14A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][</w:t>
      </w:r>
      <w:r w:rsidRPr="00C14754">
        <w:rPr>
          <w:rFonts w:ascii="Times New Roman" w:hAnsi="Times New Roman"/>
          <w:color w:val="000000"/>
          <w:sz w:val="20"/>
          <w:szCs w:val="20"/>
        </w:rPr>
        <w:t>P_14B</w:t>
      </w:r>
      <w:r w:rsidRPr="00C14754"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0C64CA00" w14:textId="77777777" w:rsidR="00A77CCA" w:rsidRDefault="00A77CCA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9BF2228" w14:textId="63C7755B" w:rsidR="00F970EC" w:rsidRDefault="00F970EC" w:rsidP="00E8180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sub sanctiunile Codului penal referitoare la falsul in  declaratii sub semnatura privata, declar ca dau spre utilizare ( arenda/ sub alte forme), suprafata de</w:t>
      </w:r>
      <w:r w:rsidR="00FF46C7">
        <w:rPr>
          <w:rFonts w:ascii="Times New Roman" w:hAnsi="Times New Roman"/>
          <w:noProof/>
          <w:sz w:val="20"/>
          <w:szCs w:val="20"/>
          <w:lang w:val="ro-RO"/>
        </w:rPr>
        <w:t xml:space="preserve"> [SUPRAFT]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ha, numitului </w:t>
      </w:r>
      <w:r w:rsidR="00FF46C7" w:rsidRPr="00314C63">
        <w:rPr>
          <w:rFonts w:ascii="Times New Roman" w:hAnsi="Times New Roman"/>
          <w:sz w:val="20"/>
          <w:szCs w:val="20"/>
        </w:rPr>
        <w:t>[NumeFirma]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CUI RO</w:t>
      </w:r>
      <w:r w:rsidR="00FF46C7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F46C7" w:rsidRPr="00314C63">
        <w:rPr>
          <w:rFonts w:ascii="Times New Roman" w:hAnsi="Times New Roman"/>
          <w:sz w:val="20"/>
          <w:szCs w:val="20"/>
        </w:rPr>
        <w:t>[CIF]</w:t>
      </w:r>
      <w:r>
        <w:rPr>
          <w:rFonts w:ascii="Times New Roman" w:hAnsi="Times New Roman"/>
          <w:noProof/>
          <w:sz w:val="20"/>
          <w:szCs w:val="20"/>
          <w:lang w:val="ro-RO"/>
        </w:rPr>
        <w:t>, inregistrata la Reg. Comertului sub nr.</w:t>
      </w:r>
      <w:r w:rsidR="00FF46C7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FF46C7" w:rsidRPr="00314C63">
        <w:rPr>
          <w:rFonts w:ascii="Times New Roman" w:hAnsi="Times New Roman"/>
          <w:sz w:val="20"/>
          <w:szCs w:val="20"/>
        </w:rPr>
        <w:t>[RegCom]</w:t>
      </w:r>
      <w:r w:rsidR="00FF46C7"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>
        <w:rPr>
          <w:rFonts w:ascii="Times New Roman" w:hAnsi="Times New Roman"/>
          <w:noProof/>
          <w:sz w:val="20"/>
          <w:szCs w:val="20"/>
          <w:lang w:val="ro-RO"/>
        </w:rPr>
        <w:t>administrator</w:t>
      </w:r>
      <w:r w:rsidR="000F503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0F5038" w:rsidRPr="00314C63">
        <w:rPr>
          <w:rFonts w:ascii="Times New Roman" w:hAnsi="Times New Roman"/>
          <w:sz w:val="20"/>
          <w:szCs w:val="20"/>
        </w:rPr>
        <w:t>[Administrator]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posesor al CI/BI </w:t>
      </w:r>
      <w:r w:rsidR="00A37231">
        <w:rPr>
          <w:rFonts w:ascii="Times New Roman" w:hAnsi="Times New Roman"/>
          <w:noProof/>
          <w:sz w:val="20"/>
          <w:szCs w:val="20"/>
          <w:lang w:val="ro-RO"/>
        </w:rPr>
        <w:t>[ADMINSERIANR]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CNP </w:t>
      </w:r>
      <w:r w:rsidR="00A37231">
        <w:rPr>
          <w:rFonts w:ascii="Times New Roman" w:hAnsi="Times New Roman"/>
          <w:noProof/>
          <w:sz w:val="20"/>
          <w:szCs w:val="20"/>
          <w:lang w:val="ro-RO"/>
        </w:rPr>
        <w:t>[ADMINCNP]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, cu domiciliul in </w:t>
      </w:r>
      <w:r w:rsidR="00A37231">
        <w:rPr>
          <w:rFonts w:ascii="Times New Roman" w:hAnsi="Times New Roman"/>
          <w:noProof/>
          <w:sz w:val="20"/>
          <w:szCs w:val="20"/>
          <w:lang w:val="ro-RO"/>
        </w:rPr>
        <w:t>[ADMINADRESA]</w:t>
      </w:r>
      <w:r>
        <w:rPr>
          <w:rFonts w:ascii="Times New Roman" w:hAnsi="Times New Roman"/>
          <w:noProof/>
          <w:sz w:val="20"/>
          <w:szCs w:val="20"/>
          <w:lang w:val="ro-RO"/>
        </w:rPr>
        <w:t>, pentru perioada ______________________ ( an agricol).</w:t>
      </w:r>
    </w:p>
    <w:p w14:paraId="10986FEC" w14:textId="77777777" w:rsidR="00C14754" w:rsidRDefault="00C14754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7271103" w14:textId="21B42834" w:rsidR="0041650C" w:rsidRDefault="0041650C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Mentionez ca  suprafata de</w:t>
      </w:r>
      <w:r w:rsidR="000F5038">
        <w:rPr>
          <w:rFonts w:ascii="Times New Roman" w:hAnsi="Times New Roman"/>
          <w:noProof/>
          <w:sz w:val="20"/>
          <w:szCs w:val="20"/>
          <w:lang w:val="ro-RO"/>
        </w:rPr>
        <w:t xml:space="preserve"> [SUPRAFT]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ha, data spre utilizare conform prezentei declaratii, o detin in proprietate spre utilizare conform actului anexat in copie, _______________ ( titlu de proprietate, contract de vanzare-cumparare, contract de donatie, testament, etc.).</w:t>
      </w:r>
    </w:p>
    <w:p w14:paraId="353B3DE7" w14:textId="77777777" w:rsidR="00C14754" w:rsidRDefault="00C14754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309AE8E" w14:textId="2F773DD1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Precizez, ca suprafata de </w:t>
      </w:r>
      <w:r w:rsidR="003A7E21">
        <w:rPr>
          <w:rFonts w:ascii="Times New Roman" w:hAnsi="Times New Roman"/>
          <w:noProof/>
          <w:sz w:val="20"/>
          <w:szCs w:val="20"/>
          <w:lang w:val="ro-RO"/>
        </w:rPr>
        <w:t>[SUPRAFT]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ha, data spre utilizare conform prezentei declaratii, este proprietatea defunctului ________________________________, conform actului anexat in copie, _______________ ( titlu de proprietate, contract de vanzare-cumparare, contract de donatie, testament, etc.), fata de care am calitatea de mostenitor legal/ testamentar. Asa cum reiese din Anexa 24 – sesizare privind deschiderea succesiunii de pe urma defunctului/ certificat de mostenitor, si imi revine de drept.</w:t>
      </w:r>
    </w:p>
    <w:p w14:paraId="4A63F172" w14:textId="77777777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648C19F" w14:textId="7EFD9F04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BB5413">
        <w:rPr>
          <w:rFonts w:ascii="Times New Roman" w:hAnsi="Times New Roman"/>
          <w:noProof/>
          <w:sz w:val="20"/>
          <w:szCs w:val="20"/>
          <w:lang w:val="ro-RO"/>
        </w:rPr>
        <w:t>m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luat cunostinta ca informatiile din prezenta cerere si actele atasate de acestea, vor fi prelucrate de catre Primaria comunei Spantov cu respectarea prevederilor regulamentului (UE) 2016/679 privind protectia persoanelor fizice in ceea ce priveste prelucrarea datelor cu caracter personal si libera circulatia a acestor date.</w:t>
      </w:r>
    </w:p>
    <w:p w14:paraId="279C5E4C" w14:textId="77777777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70F5C81" w14:textId="4F34AF0F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Datele cu caracter personal sunt prelucrate in scopul si pentru indeplinirea atributiilor legale ale institutiei.</w:t>
      </w:r>
    </w:p>
    <w:p w14:paraId="537B88D2" w14:textId="77777777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8CE125B" w14:textId="722C5BF8" w:rsidR="001952A0" w:rsidRDefault="001952A0" w:rsidP="00E81807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Drep</w:t>
      </w:r>
      <w:r w:rsidR="00783A2A">
        <w:rPr>
          <w:rFonts w:ascii="Times New Roman" w:hAnsi="Times New Roman"/>
          <w:noProof/>
          <w:sz w:val="20"/>
          <w:szCs w:val="20"/>
          <w:lang w:val="ro-RO"/>
        </w:rPr>
        <w:t>t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pentru care dau prezenta declaratie, pe care o sustin  si o semnez.</w:t>
      </w:r>
    </w:p>
    <w:p w14:paraId="38EBEE58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40E59126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52AD0E25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4BE0407B" w14:textId="77777777" w:rsidR="001952A0" w:rsidRDefault="001952A0" w:rsidP="001952A0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7EC4F439" w14:textId="025E2295" w:rsidR="001952A0" w:rsidRDefault="001952A0" w:rsidP="001952A0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Data </w:t>
      </w:r>
      <w:r w:rsidR="00453EC9">
        <w:rPr>
          <w:rFonts w:ascii="Times New Roman" w:hAnsi="Times New Roman"/>
          <w:noProof/>
          <w:sz w:val="20"/>
          <w:szCs w:val="20"/>
          <w:lang w:val="ro-RO"/>
        </w:rPr>
        <w:t>[DATA_DOC]</w:t>
      </w:r>
      <w:r w:rsidR="00453EC9">
        <w:rPr>
          <w:rFonts w:ascii="Times New Roman" w:hAnsi="Times New Roman"/>
          <w:noProof/>
          <w:sz w:val="20"/>
          <w:szCs w:val="20"/>
          <w:lang w:val="ro-RO"/>
        </w:rPr>
        <w:tab/>
      </w:r>
      <w:r w:rsidR="00453EC9"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 w:rsidR="008B3B89"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>Semnatura declarantului,</w:t>
      </w:r>
    </w:p>
    <w:p w14:paraId="1D60B8FE" w14:textId="77777777" w:rsidR="003A7E21" w:rsidRPr="003A7E21" w:rsidRDefault="001952A0" w:rsidP="003A7E21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>
        <w:rPr>
          <w:rFonts w:ascii="Times New Roman" w:hAnsi="Times New Roman"/>
          <w:noProof/>
          <w:sz w:val="20"/>
          <w:szCs w:val="20"/>
          <w:lang w:val="ro-RO"/>
        </w:rPr>
        <w:tab/>
        <w:t xml:space="preserve"> </w:t>
      </w:r>
      <w:r>
        <w:rPr>
          <w:rFonts w:ascii="Times New Roman" w:hAnsi="Times New Roman"/>
          <w:noProof/>
          <w:sz w:val="20"/>
          <w:szCs w:val="20"/>
          <w:lang w:val="ro-RO"/>
        </w:rPr>
        <w:tab/>
      </w:r>
      <w:r w:rsidR="003A7E21" w:rsidRPr="003A7E21">
        <w:rPr>
          <w:rFonts w:ascii="Times New Roman" w:hAnsi="Times New Roman"/>
          <w:b/>
          <w:bCs/>
          <w:sz w:val="20"/>
          <w:szCs w:val="20"/>
        </w:rPr>
        <w:t>[NumeArendator]</w:t>
      </w:r>
    </w:p>
    <w:p w14:paraId="22A5ABA3" w14:textId="77777777" w:rsidR="003A7E21" w:rsidRPr="003A7E21" w:rsidRDefault="003A7E21" w:rsidP="003A7E21">
      <w:pPr>
        <w:spacing w:after="0" w:line="240" w:lineRule="auto"/>
        <w:ind w:left="5040"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t>[NumeArendator2]</w:t>
      </w:r>
    </w:p>
    <w:p w14:paraId="48B64B01" w14:textId="77777777" w:rsidR="003A7E21" w:rsidRPr="003A7E21" w:rsidRDefault="003A7E21" w:rsidP="003A7E21">
      <w:pPr>
        <w:spacing w:after="0" w:line="240" w:lineRule="auto"/>
        <w:ind w:left="5040"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t>[NumeArendator3]</w:t>
      </w:r>
    </w:p>
    <w:p w14:paraId="14684773" w14:textId="77777777" w:rsidR="003A7E21" w:rsidRPr="003A7E21" w:rsidRDefault="003A7E21" w:rsidP="003A7E21">
      <w:pPr>
        <w:spacing w:after="0" w:line="240" w:lineRule="auto"/>
        <w:ind w:left="576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t>[NumeArendator4]</w:t>
      </w:r>
    </w:p>
    <w:p w14:paraId="00527DF6" w14:textId="09965598" w:rsidR="001952A0" w:rsidRPr="003A7E21" w:rsidRDefault="003A7E21" w:rsidP="003A7E21">
      <w:pPr>
        <w:spacing w:after="0" w:line="240" w:lineRule="auto"/>
        <w:ind w:left="5040"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A7E21">
        <w:rPr>
          <w:rFonts w:ascii="Times New Roman" w:hAnsi="Times New Roman"/>
          <w:b/>
          <w:bCs/>
          <w:sz w:val="20"/>
          <w:szCs w:val="20"/>
        </w:rPr>
        <w:lastRenderedPageBreak/>
        <w:t>[NumeArendator5]</w:t>
      </w:r>
    </w:p>
    <w:p w14:paraId="73A9D446" w14:textId="77777777" w:rsidR="0041650C" w:rsidRDefault="0041650C" w:rsidP="0041650C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688009ED" w14:textId="77777777" w:rsidR="001952A0" w:rsidRDefault="001952A0" w:rsidP="0041650C">
      <w:pPr>
        <w:spacing w:after="0" w:line="240" w:lineRule="auto"/>
        <w:ind w:firstLine="720"/>
        <w:rPr>
          <w:rFonts w:ascii="Times New Roman" w:hAnsi="Times New Roman"/>
          <w:noProof/>
          <w:sz w:val="20"/>
          <w:szCs w:val="20"/>
          <w:lang w:val="ro-RO"/>
        </w:rPr>
      </w:pPr>
    </w:p>
    <w:p w14:paraId="7787757C" w14:textId="77777777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</w:p>
    <w:p w14:paraId="145A70FD" w14:textId="53578AEA" w:rsidR="00F970EC" w:rsidRDefault="00F970EC" w:rsidP="00F970EC">
      <w:pPr>
        <w:spacing w:after="0" w:line="240" w:lineRule="auto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 xml:space="preserve">            </w:t>
      </w:r>
    </w:p>
    <w:p w14:paraId="00954970" w14:textId="0518680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12579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E7C60"/>
    <w:multiLevelType w:val="multilevel"/>
    <w:tmpl w:val="144649B4"/>
    <w:lvl w:ilvl="0">
      <w:start w:val="1"/>
      <w:numFmt w:val="decimal"/>
      <w:pStyle w:val="Eqx1"/>
      <w:lvlText w:val="%1."/>
      <w:lvlJc w:val="left"/>
      <w:pPr>
        <w:tabs>
          <w:tab w:val="num" w:pos="284"/>
        </w:tabs>
        <w:ind w:left="717" w:hanging="717"/>
      </w:pPr>
      <w:rPr>
        <w:rFonts w:hint="default"/>
        <w:b/>
      </w:rPr>
    </w:lvl>
    <w:lvl w:ilvl="1">
      <w:start w:val="1"/>
      <w:numFmt w:val="decimal"/>
      <w:pStyle w:val="Eqx11CharChar"/>
      <w:lvlText w:val="%1.%2"/>
      <w:lvlJc w:val="left"/>
      <w:pPr>
        <w:tabs>
          <w:tab w:val="num" w:pos="105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53"/>
        </w:tabs>
        <w:ind w:left="155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89"/>
        </w:tabs>
        <w:ind w:left="2389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27"/>
        </w:tabs>
        <w:ind w:left="262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63"/>
        </w:tabs>
        <w:ind w:left="346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61"/>
        </w:tabs>
        <w:ind w:left="4061" w:hanging="1800"/>
      </w:pPr>
      <w:rPr>
        <w:rFonts w:hint="default"/>
        <w:b/>
      </w:rPr>
    </w:lvl>
  </w:abstractNum>
  <w:num w:numId="1" w16cid:durableId="676422854">
    <w:abstractNumId w:val="0"/>
  </w:num>
  <w:num w:numId="2" w16cid:durableId="1172524402">
    <w:abstractNumId w:val="1"/>
  </w:num>
  <w:num w:numId="3" w16cid:durableId="1585383562">
    <w:abstractNumId w:val="3"/>
  </w:num>
  <w:num w:numId="4" w16cid:durableId="574359571">
    <w:abstractNumId w:val="4"/>
  </w:num>
  <w:num w:numId="5" w16cid:durableId="990332140">
    <w:abstractNumId w:val="2"/>
  </w:num>
  <w:num w:numId="6" w16cid:durableId="10661507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0F5038"/>
    <w:rsid w:val="0010304E"/>
    <w:rsid w:val="00125793"/>
    <w:rsid w:val="00193428"/>
    <w:rsid w:val="001952A0"/>
    <w:rsid w:val="001A0E49"/>
    <w:rsid w:val="002067E6"/>
    <w:rsid w:val="00227848"/>
    <w:rsid w:val="0024373B"/>
    <w:rsid w:val="00263A30"/>
    <w:rsid w:val="002B051A"/>
    <w:rsid w:val="002D4430"/>
    <w:rsid w:val="002F5996"/>
    <w:rsid w:val="00310C15"/>
    <w:rsid w:val="00313E47"/>
    <w:rsid w:val="00314C63"/>
    <w:rsid w:val="0033537D"/>
    <w:rsid w:val="00392086"/>
    <w:rsid w:val="003A54B6"/>
    <w:rsid w:val="003A7E21"/>
    <w:rsid w:val="003B23B3"/>
    <w:rsid w:val="003E67FA"/>
    <w:rsid w:val="0041650C"/>
    <w:rsid w:val="00453EC9"/>
    <w:rsid w:val="004647EB"/>
    <w:rsid w:val="004C599B"/>
    <w:rsid w:val="004C67B1"/>
    <w:rsid w:val="004C7E7F"/>
    <w:rsid w:val="004E69E7"/>
    <w:rsid w:val="004F0146"/>
    <w:rsid w:val="005379CF"/>
    <w:rsid w:val="00576E8C"/>
    <w:rsid w:val="005A0138"/>
    <w:rsid w:val="00615B2D"/>
    <w:rsid w:val="00633E37"/>
    <w:rsid w:val="00655719"/>
    <w:rsid w:val="006812CD"/>
    <w:rsid w:val="00691954"/>
    <w:rsid w:val="00693D64"/>
    <w:rsid w:val="006A7BCC"/>
    <w:rsid w:val="006C5516"/>
    <w:rsid w:val="0074653F"/>
    <w:rsid w:val="00765F7C"/>
    <w:rsid w:val="00783A2A"/>
    <w:rsid w:val="0079157B"/>
    <w:rsid w:val="00797381"/>
    <w:rsid w:val="00835238"/>
    <w:rsid w:val="00863993"/>
    <w:rsid w:val="00880A91"/>
    <w:rsid w:val="008824A3"/>
    <w:rsid w:val="00891A16"/>
    <w:rsid w:val="008A1CBE"/>
    <w:rsid w:val="008B1029"/>
    <w:rsid w:val="008B3B89"/>
    <w:rsid w:val="008B747B"/>
    <w:rsid w:val="009209A0"/>
    <w:rsid w:val="00925D86"/>
    <w:rsid w:val="00955410"/>
    <w:rsid w:val="009636EF"/>
    <w:rsid w:val="00972019"/>
    <w:rsid w:val="00983450"/>
    <w:rsid w:val="009D5C02"/>
    <w:rsid w:val="00A25937"/>
    <w:rsid w:val="00A37231"/>
    <w:rsid w:val="00A43635"/>
    <w:rsid w:val="00A74ECD"/>
    <w:rsid w:val="00A77CCA"/>
    <w:rsid w:val="00A83E06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B5413"/>
    <w:rsid w:val="00BC014E"/>
    <w:rsid w:val="00BD6260"/>
    <w:rsid w:val="00C14754"/>
    <w:rsid w:val="00C54580"/>
    <w:rsid w:val="00C5577A"/>
    <w:rsid w:val="00C57A45"/>
    <w:rsid w:val="00C63262"/>
    <w:rsid w:val="00CA45BB"/>
    <w:rsid w:val="00CB44A3"/>
    <w:rsid w:val="00CC171B"/>
    <w:rsid w:val="00CD2B83"/>
    <w:rsid w:val="00D21E39"/>
    <w:rsid w:val="00D6446D"/>
    <w:rsid w:val="00D827D8"/>
    <w:rsid w:val="00D82E35"/>
    <w:rsid w:val="00D8646D"/>
    <w:rsid w:val="00DA3BB0"/>
    <w:rsid w:val="00DA422B"/>
    <w:rsid w:val="00DF0C72"/>
    <w:rsid w:val="00E2365C"/>
    <w:rsid w:val="00E274B0"/>
    <w:rsid w:val="00E27BE4"/>
    <w:rsid w:val="00E71F9B"/>
    <w:rsid w:val="00E81807"/>
    <w:rsid w:val="00EA7748"/>
    <w:rsid w:val="00F524A2"/>
    <w:rsid w:val="00F970EC"/>
    <w:rsid w:val="00FE14CE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paragraph" w:styleId="NormalWeb">
    <w:name w:val="Normal (Web)"/>
    <w:basedOn w:val="Normal"/>
    <w:rsid w:val="00263A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qx1">
    <w:name w:val="Eqx 1"/>
    <w:basedOn w:val="Normal"/>
    <w:rsid w:val="0041650C"/>
    <w:pPr>
      <w:numPr>
        <w:numId w:val="6"/>
      </w:numPr>
      <w:spacing w:before="60" w:after="120" w:line="240" w:lineRule="auto"/>
      <w:contextualSpacing/>
      <w:jc w:val="both"/>
    </w:pPr>
    <w:rPr>
      <w:rFonts w:ascii="Times New Roman" w:eastAsia="Times New Roman" w:hAnsi="Times New Roman"/>
      <w:b/>
      <w:bCs/>
      <w:lang w:val="fr-FR"/>
    </w:rPr>
  </w:style>
  <w:style w:type="paragraph" w:customStyle="1" w:styleId="Eqx11CharChar">
    <w:name w:val="Eqx 1.1 Char Char"/>
    <w:basedOn w:val="Eqx1"/>
    <w:link w:val="Eqx11CharCharChar1"/>
    <w:rsid w:val="0041650C"/>
    <w:pPr>
      <w:numPr>
        <w:ilvl w:val="1"/>
      </w:numPr>
      <w:tabs>
        <w:tab w:val="num" w:pos="615"/>
      </w:tabs>
      <w:spacing w:after="60"/>
      <w:contextualSpacing w:val="0"/>
    </w:pPr>
    <w:rPr>
      <w:b w:val="0"/>
      <w:bCs w:val="0"/>
    </w:rPr>
  </w:style>
  <w:style w:type="character" w:customStyle="1" w:styleId="Eqx11CharCharChar1">
    <w:name w:val="Eqx 1.1 Char Char Char1"/>
    <w:link w:val="Eqx11CharChar"/>
    <w:locked/>
    <w:rsid w:val="0041650C"/>
    <w:rPr>
      <w:rFonts w:ascii="Times New Roman" w:eastAsia="Times New Roman" w:hAnsi="Times New Roman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FE52-D0A6-4C5C-957B-17E789D7E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1285</TotalTime>
  <Pages>6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106</cp:revision>
  <cp:lastPrinted>2018-10-18T08:12:00Z</cp:lastPrinted>
  <dcterms:created xsi:type="dcterms:W3CDTF">2018-10-18T10:51:00Z</dcterms:created>
  <dcterms:modified xsi:type="dcterms:W3CDTF">2026-05-13T14:46:00Z</dcterms:modified>
</cp:coreProperties>
</file>