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89D2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</w:t>
      </w:r>
      <w:proofErr w:type="spellStart"/>
      <w:r w:rsidRPr="00EA7748">
        <w:rPr>
          <w:rFonts w:ascii="Times New Roman" w:hAnsi="Times New Roman"/>
          <w:sz w:val="20"/>
          <w:szCs w:val="20"/>
        </w:rPr>
        <w:t>NumeFirma</w:t>
      </w:r>
      <w:proofErr w:type="spellEnd"/>
      <w:r w:rsidRPr="00EA7748">
        <w:rPr>
          <w:rFonts w:ascii="Times New Roman" w:hAnsi="Times New Roman"/>
          <w:sz w:val="20"/>
          <w:szCs w:val="20"/>
        </w:rPr>
        <w:t>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4512DEA1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</w:t>
      </w:r>
      <w:proofErr w:type="spellStart"/>
      <w:r w:rsidRPr="00EA7748">
        <w:rPr>
          <w:rFonts w:ascii="Times New Roman" w:hAnsi="Times New Roman"/>
          <w:sz w:val="20"/>
          <w:szCs w:val="20"/>
        </w:rPr>
        <w:t>RegCom</w:t>
      </w:r>
      <w:proofErr w:type="spellEnd"/>
      <w:r w:rsidRPr="00EA7748">
        <w:rPr>
          <w:rFonts w:ascii="Times New Roman" w:hAnsi="Times New Roman"/>
          <w:sz w:val="20"/>
          <w:szCs w:val="20"/>
        </w:rPr>
        <w:t>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FF3960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[CIF]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3ED0B9E8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</w:t>
      </w:r>
      <w:proofErr w:type="spellStart"/>
      <w:r w:rsidRPr="00EA7748">
        <w:rPr>
          <w:rFonts w:ascii="Times New Roman" w:hAnsi="Times New Roman"/>
          <w:sz w:val="20"/>
          <w:szCs w:val="20"/>
        </w:rPr>
        <w:t>Adresa</w:t>
      </w:r>
      <w:proofErr w:type="spellEnd"/>
      <w:r w:rsidRPr="00EA7748">
        <w:rPr>
          <w:rFonts w:ascii="Times New Roman" w:hAnsi="Times New Roman"/>
          <w:sz w:val="20"/>
          <w:szCs w:val="20"/>
        </w:rPr>
        <w:t>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C98F154" w14:textId="50A88EED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C5085DD" w14:textId="79661DBC" w:rsidR="003B23B3" w:rsidRDefault="003B23B3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5D8FB127" w14:textId="77777777" w:rsidR="00EA7748" w:rsidRDefault="00EA7748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09DA0261" w14:textId="28B25416" w:rsidR="00AF3C59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CONTRACT DE ARENDA</w:t>
      </w:r>
      <w:r w:rsidR="000F4791">
        <w:rPr>
          <w:rFonts w:ascii="Times New Roman" w:hAnsi="Times New Roman"/>
          <w:b/>
          <w:noProof/>
          <w:sz w:val="24"/>
          <w:szCs w:val="24"/>
        </w:rPr>
        <w:t>RE</w:t>
      </w:r>
    </w:p>
    <w:p w14:paraId="010ED288" w14:textId="76028001" w:rsidR="00392086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N</w:t>
      </w:r>
      <w:r w:rsidR="00925D86">
        <w:rPr>
          <w:rFonts w:ascii="Times New Roman" w:hAnsi="Times New Roman"/>
          <w:b/>
          <w:noProof/>
          <w:sz w:val="24"/>
          <w:szCs w:val="24"/>
        </w:rPr>
        <w:t>r</w:t>
      </w:r>
      <w:r w:rsidRPr="00B41BFD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NrContract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="000F4791">
        <w:rPr>
          <w:rFonts w:ascii="Times New Roman" w:hAnsi="Times New Roman"/>
          <w:b/>
          <w:bCs/>
          <w:sz w:val="24"/>
          <w:szCs w:val="24"/>
        </w:rPr>
        <w:t xml:space="preserve"> din [datacontract]</w:t>
      </w:r>
    </w:p>
    <w:p w14:paraId="114DB5CB" w14:textId="6C8C08BF" w:rsidR="002D4430" w:rsidRDefault="002D4430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53387096" w14:textId="77777777" w:rsidR="00EA7748" w:rsidRPr="00B41BFD" w:rsidRDefault="00EA7748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30AF62A1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B23B3">
        <w:rPr>
          <w:rFonts w:ascii="Times New Roman" w:hAnsi="Times New Roman"/>
          <w:noProof/>
          <w:sz w:val="20"/>
          <w:szCs w:val="20"/>
          <w:lang w:val="ro-RO"/>
        </w:rPr>
        <w:t>Incheiat intre:</w:t>
      </w:r>
    </w:p>
    <w:p w14:paraId="53678F4F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6F1A05B" w14:textId="77777777" w:rsidR="00392086" w:rsidRPr="00314C63" w:rsidRDefault="00392086" w:rsidP="0039208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Societatea comerciala </w:t>
      </w:r>
      <w:r w:rsidRPr="00314C63">
        <w:rPr>
          <w:rFonts w:ascii="Times New Roman" w:hAnsi="Times New Roman"/>
          <w:sz w:val="20"/>
          <w:szCs w:val="20"/>
        </w:rPr>
        <w:t>[</w:t>
      </w:r>
      <w:proofErr w:type="spellStart"/>
      <w:r w:rsidRPr="00314C63">
        <w:rPr>
          <w:rFonts w:ascii="Times New Roman" w:hAnsi="Times New Roman"/>
          <w:sz w:val="20"/>
          <w:szCs w:val="20"/>
        </w:rPr>
        <w:t>NumeFirma</w:t>
      </w:r>
      <w:proofErr w:type="spellEnd"/>
      <w:r w:rsidRPr="00314C63">
        <w:rPr>
          <w:rFonts w:ascii="Times New Roman" w:hAnsi="Times New Roman"/>
          <w:sz w:val="20"/>
          <w:szCs w:val="20"/>
        </w:rPr>
        <w:t>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 cu sediul  in </w:t>
      </w:r>
      <w:r w:rsidRPr="00314C63">
        <w:rPr>
          <w:rFonts w:ascii="Times New Roman" w:hAnsi="Times New Roman"/>
          <w:sz w:val="20"/>
          <w:szCs w:val="20"/>
        </w:rPr>
        <w:t>[</w:t>
      </w:r>
      <w:proofErr w:type="spellStart"/>
      <w:r w:rsidRPr="00314C63">
        <w:rPr>
          <w:rFonts w:ascii="Times New Roman" w:hAnsi="Times New Roman"/>
          <w:sz w:val="20"/>
          <w:szCs w:val="20"/>
        </w:rPr>
        <w:t>Adresa</w:t>
      </w:r>
      <w:proofErr w:type="spellEnd"/>
      <w:r w:rsidRPr="00314C63">
        <w:rPr>
          <w:rFonts w:ascii="Times New Roman" w:hAnsi="Times New Roman"/>
          <w:sz w:val="20"/>
          <w:szCs w:val="20"/>
        </w:rPr>
        <w:t>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cod unic de inregistrare </w:t>
      </w:r>
      <w:r w:rsidRPr="00314C63">
        <w:rPr>
          <w:rFonts w:ascii="Times New Roman" w:hAnsi="Times New Roman"/>
          <w:sz w:val="20"/>
          <w:szCs w:val="20"/>
        </w:rPr>
        <w:t>[CIF]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inregistrata la Registrul Comertului sub numarul </w:t>
      </w:r>
      <w:r w:rsidRPr="00314C63">
        <w:rPr>
          <w:rFonts w:ascii="Times New Roman" w:hAnsi="Times New Roman"/>
          <w:sz w:val="20"/>
          <w:szCs w:val="20"/>
        </w:rPr>
        <w:t>[</w:t>
      </w:r>
      <w:proofErr w:type="spellStart"/>
      <w:r w:rsidRPr="00314C63">
        <w:rPr>
          <w:rFonts w:ascii="Times New Roman" w:hAnsi="Times New Roman"/>
          <w:sz w:val="20"/>
          <w:szCs w:val="20"/>
        </w:rPr>
        <w:t>RegCom</w:t>
      </w:r>
      <w:proofErr w:type="spellEnd"/>
      <w:r w:rsidRPr="00314C63">
        <w:rPr>
          <w:rFonts w:ascii="Times New Roman" w:hAnsi="Times New Roman"/>
          <w:sz w:val="20"/>
          <w:szCs w:val="20"/>
        </w:rPr>
        <w:t>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reprezentata legal de </w:t>
      </w:r>
      <w:r w:rsidRPr="00314C63">
        <w:rPr>
          <w:rFonts w:ascii="Times New Roman" w:hAnsi="Times New Roman"/>
          <w:sz w:val="20"/>
          <w:szCs w:val="20"/>
        </w:rPr>
        <w:t>[Administrator]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>, in calitate de ARENDAS.</w:t>
      </w:r>
    </w:p>
    <w:p w14:paraId="1879A7A4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0E20ECAA" w14:textId="77777777" w:rsidR="00CD2B83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</w:p>
    <w:p w14:paraId="2023DE12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1B0B27BE" w14:textId="7A2FAB98" w:rsidR="00CD2B83" w:rsidRPr="00DF0C72" w:rsidRDefault="00E71F9B" w:rsidP="009D5C02">
      <w:pPr>
        <w:spacing w:after="0" w:line="240" w:lineRule="auto"/>
        <w:ind w:firstLine="720"/>
        <w:jc w:val="both"/>
        <w:rPr>
          <w:rFonts w:ascii="Times New Roman" w:hAnsi="Times New Roman"/>
          <w:bCs/>
          <w:noProof/>
          <w:sz w:val="20"/>
          <w:szCs w:val="20"/>
          <w:lang w:val="ro-RO"/>
        </w:rPr>
      </w:pPr>
      <w:r w:rsidRPr="00DF0C72">
        <w:rPr>
          <w:rFonts w:ascii="Times New Roman" w:hAnsi="Times New Roman"/>
          <w:bCs/>
          <w:sz w:val="20"/>
          <w:szCs w:val="20"/>
        </w:rPr>
        <w:t>D</w:t>
      </w:r>
      <w:r w:rsidR="00227848" w:rsidRPr="00DF0C72">
        <w:rPr>
          <w:rFonts w:ascii="Times New Roman" w:hAnsi="Times New Roman"/>
          <w:bCs/>
          <w:sz w:val="20"/>
          <w:szCs w:val="20"/>
        </w:rPr>
        <w:t>l/</w:t>
      </w:r>
      <w:proofErr w:type="spellStart"/>
      <w:r w:rsidR="00227848" w:rsidRPr="00DF0C72">
        <w:rPr>
          <w:rFonts w:ascii="Times New Roman" w:hAnsi="Times New Roman"/>
          <w:bCs/>
          <w:sz w:val="20"/>
          <w:szCs w:val="20"/>
        </w:rPr>
        <w:t>Dna</w:t>
      </w:r>
      <w:proofErr w:type="spellEnd"/>
      <w:r w:rsidRPr="00DF0C72">
        <w:rPr>
          <w:rFonts w:ascii="Times New Roman" w:hAnsi="Times New Roman"/>
          <w:bCs/>
          <w:sz w:val="20"/>
          <w:szCs w:val="20"/>
        </w:rPr>
        <w:t xml:space="preserve"> </w:t>
      </w:r>
      <w:bookmarkStart w:id="0" w:name="OLE_LINK4"/>
      <w:bookmarkStart w:id="1" w:name="OLE_LINK5"/>
      <w:r w:rsidRPr="00DF0C72">
        <w:rPr>
          <w:rFonts w:ascii="Times New Roman" w:hAnsi="Times New Roman"/>
          <w:bCs/>
          <w:sz w:val="20"/>
          <w:szCs w:val="20"/>
        </w:rPr>
        <w:t>[</w:t>
      </w:r>
      <w:proofErr w:type="spellStart"/>
      <w:r w:rsidR="00227848" w:rsidRPr="00DF0C72">
        <w:rPr>
          <w:rFonts w:ascii="Times New Roman" w:hAnsi="Times New Roman"/>
          <w:bCs/>
          <w:sz w:val="20"/>
          <w:szCs w:val="20"/>
        </w:rPr>
        <w:t>NumeArendator</w:t>
      </w:r>
      <w:proofErr w:type="spellEnd"/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,</w:t>
      </w:r>
      <w:bookmarkEnd w:id="0"/>
      <w:bookmarkEnd w:id="1"/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domiciliat/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proofErr w:type="spellStart"/>
      <w:r w:rsidR="00891A16" w:rsidRPr="00DF0C72">
        <w:rPr>
          <w:rFonts w:ascii="Times New Roman" w:hAnsi="Times New Roman"/>
          <w:bCs/>
          <w:sz w:val="20"/>
          <w:szCs w:val="20"/>
        </w:rPr>
        <w:t>Domiciliu</w:t>
      </w:r>
      <w:proofErr w:type="spellEnd"/>
      <w:r w:rsidRPr="00DF0C72">
        <w:rPr>
          <w:rFonts w:ascii="Times New Roman" w:hAnsi="Times New Roman"/>
          <w:bCs/>
          <w:sz w:val="20"/>
          <w:szCs w:val="20"/>
        </w:rPr>
        <w:t>],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CNP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r w:rsidR="00227848" w:rsidRPr="00DF0C72">
        <w:rPr>
          <w:rFonts w:ascii="Times New Roman" w:hAnsi="Times New Roman"/>
          <w:bCs/>
          <w:sz w:val="20"/>
          <w:szCs w:val="20"/>
        </w:rPr>
        <w:t>CNP</w:t>
      </w:r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, </w:t>
      </w:r>
      <w:proofErr w:type="spellStart"/>
      <w:r w:rsidR="00025165" w:rsidRPr="00DF0C72">
        <w:rPr>
          <w:rFonts w:ascii="Times New Roman" w:hAnsi="Times New Roman"/>
          <w:bCs/>
          <w:sz w:val="20"/>
          <w:szCs w:val="20"/>
        </w:rPr>
        <w:t>posesorul</w:t>
      </w:r>
      <w:proofErr w:type="spellEnd"/>
      <w:r w:rsidR="00025165" w:rsidRPr="00DF0C72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="00025165" w:rsidRPr="00DF0C72">
        <w:rPr>
          <w:rFonts w:ascii="Times New Roman" w:hAnsi="Times New Roman"/>
          <w:bCs/>
          <w:sz w:val="20"/>
          <w:szCs w:val="20"/>
        </w:rPr>
        <w:t>buletinului</w:t>
      </w:r>
      <w:proofErr w:type="spellEnd"/>
      <w:r w:rsidR="00025165" w:rsidRPr="00DF0C72">
        <w:rPr>
          <w:rFonts w:ascii="Times New Roman" w:hAnsi="Times New Roman"/>
          <w:bCs/>
          <w:sz w:val="20"/>
          <w:szCs w:val="20"/>
        </w:rPr>
        <w:t xml:space="preserve"> (c</w:t>
      </w:r>
      <w:r w:rsidR="00025165" w:rsidRPr="00DF0C72">
        <w:rPr>
          <w:rFonts w:ascii="Times New Roman" w:hAnsi="Times New Roman"/>
          <w:bCs/>
          <w:sz w:val="20"/>
          <w:szCs w:val="20"/>
          <w:lang w:val="ro-RO"/>
        </w:rPr>
        <w:t>ă</w:t>
      </w:r>
      <w:proofErr w:type="spellStart"/>
      <w:r w:rsidR="00025165" w:rsidRPr="00DF0C72">
        <w:rPr>
          <w:rFonts w:ascii="Times New Roman" w:hAnsi="Times New Roman"/>
          <w:bCs/>
          <w:sz w:val="20"/>
          <w:szCs w:val="20"/>
        </w:rPr>
        <w:t>rţii</w:t>
      </w:r>
      <w:proofErr w:type="spellEnd"/>
      <w:r w:rsidR="00025165" w:rsidRPr="00DF0C72">
        <w:rPr>
          <w:rFonts w:ascii="Times New Roman" w:hAnsi="Times New Roman"/>
          <w:bCs/>
          <w:sz w:val="20"/>
          <w:szCs w:val="20"/>
        </w:rPr>
        <w:t xml:space="preserve">) de </w:t>
      </w:r>
      <w:proofErr w:type="spellStart"/>
      <w:r w:rsidR="00025165" w:rsidRPr="00DF0C72">
        <w:rPr>
          <w:rFonts w:ascii="Times New Roman" w:hAnsi="Times New Roman"/>
          <w:bCs/>
          <w:sz w:val="20"/>
          <w:szCs w:val="20"/>
        </w:rPr>
        <w:t>identitate</w:t>
      </w:r>
      <w:proofErr w:type="spellEnd"/>
      <w:r w:rsidR="00025165" w:rsidRPr="00DF0C72">
        <w:rPr>
          <w:rFonts w:ascii="Times New Roman" w:hAnsi="Times New Roman"/>
          <w:bCs/>
          <w:sz w:val="20"/>
          <w:szCs w:val="20"/>
        </w:rPr>
        <w:t xml:space="preserve"> seria [</w:t>
      </w:r>
      <w:proofErr w:type="spellStart"/>
      <w:r w:rsidR="00DA422B" w:rsidRPr="00DF0C72">
        <w:rPr>
          <w:rFonts w:ascii="Times New Roman" w:hAnsi="Times New Roman"/>
          <w:bCs/>
          <w:sz w:val="20"/>
          <w:szCs w:val="20"/>
        </w:rPr>
        <w:t>BI_Serie</w:t>
      </w:r>
      <w:proofErr w:type="spellEnd"/>
      <w:r w:rsidR="00025165" w:rsidRPr="00DF0C72">
        <w:rPr>
          <w:rFonts w:ascii="Times New Roman" w:hAnsi="Times New Roman"/>
          <w:bCs/>
          <w:sz w:val="20"/>
          <w:szCs w:val="20"/>
        </w:rPr>
        <w:t>], nr. [</w:t>
      </w:r>
      <w:proofErr w:type="spellStart"/>
      <w:r w:rsidR="00DA422B" w:rsidRPr="00DF0C72">
        <w:rPr>
          <w:rFonts w:ascii="Times New Roman" w:hAnsi="Times New Roman"/>
          <w:bCs/>
          <w:sz w:val="20"/>
          <w:szCs w:val="20"/>
        </w:rPr>
        <w:t>BI_Numar</w:t>
      </w:r>
      <w:proofErr w:type="spellEnd"/>
      <w:r w:rsidR="00025165" w:rsidRPr="00DF0C72">
        <w:rPr>
          <w:rFonts w:ascii="Times New Roman" w:hAnsi="Times New Roman"/>
          <w:bCs/>
          <w:sz w:val="20"/>
          <w:szCs w:val="20"/>
        </w:rPr>
        <w:t>],</w:t>
      </w:r>
      <w:r w:rsidR="004C67B1" w:rsidRPr="00DF0C72">
        <w:rPr>
          <w:rFonts w:ascii="Times New Roman" w:hAnsi="Times New Roman"/>
          <w:bCs/>
          <w:sz w:val="20"/>
          <w:szCs w:val="20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titular al dreptului de proprietate conform </w:t>
      </w:r>
      <w:r w:rsidR="00C57A45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actului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de proprietate </w:t>
      </w:r>
      <w:r w:rsidR="00227848" w:rsidRPr="00DF0C72">
        <w:rPr>
          <w:rFonts w:ascii="Times New Roman" w:hAnsi="Times New Roman"/>
          <w:bCs/>
          <w:sz w:val="20"/>
          <w:szCs w:val="20"/>
          <w:lang w:val="it-IT"/>
        </w:rPr>
        <w:t>[Act</w:t>
      </w:r>
      <w:r w:rsidR="002F5996" w:rsidRPr="00DF0C72">
        <w:rPr>
          <w:rFonts w:ascii="Times New Roman" w:hAnsi="Times New Roman"/>
          <w:bCs/>
          <w:sz w:val="20"/>
          <w:szCs w:val="20"/>
          <w:lang w:val="it-IT"/>
        </w:rPr>
        <w:t>P</w:t>
      </w:r>
      <w:r w:rsidR="00B935AB" w:rsidRPr="00DF0C72">
        <w:rPr>
          <w:rFonts w:ascii="Times New Roman" w:hAnsi="Times New Roman"/>
          <w:bCs/>
          <w:sz w:val="20"/>
          <w:szCs w:val="20"/>
          <w:lang w:val="it-IT"/>
        </w:rPr>
        <w:t>roprietate</w:t>
      </w:r>
      <w:r w:rsidR="00C57A45" w:rsidRPr="00DF0C72">
        <w:rPr>
          <w:rFonts w:ascii="Times New Roman" w:hAnsi="Times New Roman"/>
          <w:bCs/>
          <w:sz w:val="20"/>
          <w:szCs w:val="20"/>
          <w:lang w:val="it-IT"/>
        </w:rPr>
        <w:t>]</w:t>
      </w:r>
      <w:r w:rsidR="004E69E7" w:rsidRPr="00DF0C72">
        <w:rPr>
          <w:rFonts w:ascii="Times New Roman" w:hAnsi="Times New Roman"/>
          <w:bCs/>
          <w:sz w:val="20"/>
          <w:szCs w:val="20"/>
          <w:lang w:val="it-IT"/>
        </w:rPr>
        <w:t>,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 calitate de ARENDATOR.</w:t>
      </w:r>
    </w:p>
    <w:p w14:paraId="789852FD" w14:textId="5E6573C1" w:rsidR="00B94E67" w:rsidRPr="002067E6" w:rsidRDefault="00B94E67" w:rsidP="00B94E67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[</w:t>
      </w:r>
      <w:r>
        <w:rPr>
          <w:rFonts w:ascii="Courier New" w:hAnsi="Courier New" w:cs="Courier New"/>
          <w:color w:val="000000"/>
          <w:sz w:val="20"/>
          <w:szCs w:val="20"/>
        </w:rPr>
        <w:t>PROP_1A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PROP_11B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PROP_12B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PROP_13B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PROP_14B</w:t>
      </w:r>
      <w:r>
        <w:rPr>
          <w:rFonts w:ascii="Times New Roman" w:hAnsi="Times New Roman"/>
          <w:noProof/>
          <w:sz w:val="20"/>
          <w:szCs w:val="20"/>
          <w:lang w:val="ro-RO"/>
        </w:rPr>
        <w:t>]</w:t>
      </w:r>
    </w:p>
    <w:p w14:paraId="2620FB90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P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de comun acord, au convenit urm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5A5F82B3" w14:textId="77777777" w:rsidR="003E67FA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D26007F" w14:textId="0B6F0A3A" w:rsidR="00B96427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Obiectul contractului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reprezint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suprafa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227848">
        <w:rPr>
          <w:b/>
          <w:bCs/>
        </w:rPr>
        <w:t>[</w:t>
      </w:r>
      <w:proofErr w:type="spellStart"/>
      <w:r w:rsidR="00227848">
        <w:rPr>
          <w:b/>
          <w:bCs/>
        </w:rPr>
        <w:t>SuprafataContract</w:t>
      </w:r>
      <w:proofErr w:type="spellEnd"/>
      <w:r w:rsidR="00227848">
        <w:rPr>
          <w:b/>
          <w:bCs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ha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situat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extravilanul localit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Localitate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 xml:space="preserve">] </w:t>
      </w:r>
      <w:r w:rsidR="00D6446D">
        <w:rPr>
          <w:rFonts w:ascii="Times New Roman" w:hAnsi="Times New Roman"/>
          <w:noProof/>
          <w:sz w:val="20"/>
          <w:szCs w:val="20"/>
          <w:lang w:val="ro-RO"/>
        </w:rPr>
        <w:t>j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ude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Judet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amplasat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: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55EDB817" w14:textId="77777777" w:rsidR="00972019" w:rsidRPr="002067E6" w:rsidRDefault="00972019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9"/>
        <w:gridCol w:w="1260"/>
        <w:gridCol w:w="1170"/>
        <w:gridCol w:w="1260"/>
        <w:gridCol w:w="3911"/>
      </w:tblGrid>
      <w:tr w:rsidR="00972019" w:rsidRPr="008729BD" w14:paraId="6EF544E5" w14:textId="77777777" w:rsidTr="00972019">
        <w:tc>
          <w:tcPr>
            <w:tcW w:w="2029" w:type="dxa"/>
          </w:tcPr>
          <w:p w14:paraId="14B26CC3" w14:textId="77777777" w:rsidR="00CA45BB" w:rsidRPr="00CA45BB" w:rsidRDefault="00CA45BB" w:rsidP="00CA45BB">
            <w:pPr>
              <w:spacing w:line="240" w:lineRule="auto"/>
              <w:rPr>
                <w:b/>
                <w:bCs/>
                <w:sz w:val="6"/>
                <w:szCs w:val="6"/>
              </w:rPr>
            </w:pPr>
          </w:p>
          <w:p w14:paraId="1BBC2DCA" w14:textId="0F002C5C" w:rsidR="00972019" w:rsidRPr="008729BD" w:rsidRDefault="00972019" w:rsidP="00CA45BB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Act </w:t>
            </w:r>
            <w:proofErr w:type="spellStart"/>
            <w:r>
              <w:rPr>
                <w:b/>
                <w:bCs/>
              </w:rPr>
              <w:t>Proprietate</w:t>
            </w:r>
            <w:proofErr w:type="spellEnd"/>
          </w:p>
        </w:tc>
        <w:tc>
          <w:tcPr>
            <w:tcW w:w="1260" w:type="dxa"/>
            <w:vAlign w:val="center"/>
          </w:tcPr>
          <w:p w14:paraId="1D355349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proofErr w:type="spellStart"/>
            <w:r w:rsidRPr="008729BD">
              <w:rPr>
                <w:b/>
                <w:bCs/>
              </w:rPr>
              <w:t>T</w:t>
            </w:r>
            <w:r>
              <w:rPr>
                <w:b/>
                <w:bCs/>
              </w:rPr>
              <w:t>arlaua</w:t>
            </w:r>
            <w:proofErr w:type="spellEnd"/>
          </w:p>
        </w:tc>
        <w:tc>
          <w:tcPr>
            <w:tcW w:w="1170" w:type="dxa"/>
            <w:vAlign w:val="center"/>
          </w:tcPr>
          <w:p w14:paraId="21C8D424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proofErr w:type="spellStart"/>
            <w:r w:rsidRPr="008729BD">
              <w:rPr>
                <w:b/>
                <w:bCs/>
              </w:rPr>
              <w:t>P</w:t>
            </w:r>
            <w:r>
              <w:rPr>
                <w:b/>
                <w:bCs/>
              </w:rPr>
              <w:t>arcela</w:t>
            </w:r>
            <w:proofErr w:type="spellEnd"/>
          </w:p>
        </w:tc>
        <w:tc>
          <w:tcPr>
            <w:tcW w:w="1260" w:type="dxa"/>
            <w:vAlign w:val="center"/>
          </w:tcPr>
          <w:p w14:paraId="307F1A88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proofErr w:type="spellStart"/>
            <w:r w:rsidRPr="008729BD">
              <w:rPr>
                <w:b/>
                <w:bCs/>
              </w:rPr>
              <w:t>S</w:t>
            </w:r>
            <w:r>
              <w:rPr>
                <w:b/>
                <w:bCs/>
              </w:rPr>
              <w:t>uprafata</w:t>
            </w:r>
            <w:proofErr w:type="spellEnd"/>
          </w:p>
          <w:p w14:paraId="1729A8C1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(HA)</w:t>
            </w:r>
          </w:p>
        </w:tc>
        <w:tc>
          <w:tcPr>
            <w:tcW w:w="3911" w:type="dxa"/>
            <w:vAlign w:val="center"/>
          </w:tcPr>
          <w:p w14:paraId="343BA352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Vecini</w:t>
            </w:r>
            <w:proofErr w:type="spellEnd"/>
          </w:p>
        </w:tc>
      </w:tr>
      <w:tr w:rsidR="00972019" w14:paraId="2C1BD8F5" w14:textId="77777777" w:rsidTr="00972019">
        <w:tc>
          <w:tcPr>
            <w:tcW w:w="2029" w:type="dxa"/>
          </w:tcPr>
          <w:p w14:paraId="526109AA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[ActP1]</w:t>
            </w:r>
          </w:p>
        </w:tc>
        <w:tc>
          <w:tcPr>
            <w:tcW w:w="1260" w:type="dxa"/>
            <w:vAlign w:val="center"/>
          </w:tcPr>
          <w:p w14:paraId="6FBC9DFD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[T1]</w:t>
            </w:r>
          </w:p>
        </w:tc>
        <w:tc>
          <w:tcPr>
            <w:tcW w:w="1170" w:type="dxa"/>
            <w:vAlign w:val="center"/>
          </w:tcPr>
          <w:p w14:paraId="3205EDF2" w14:textId="77777777" w:rsidR="00972019" w:rsidRDefault="00972019" w:rsidP="004172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[P1]</w:t>
            </w:r>
          </w:p>
        </w:tc>
        <w:tc>
          <w:tcPr>
            <w:tcW w:w="1260" w:type="dxa"/>
            <w:vAlign w:val="center"/>
          </w:tcPr>
          <w:p w14:paraId="28861A48" w14:textId="77777777" w:rsidR="00972019" w:rsidRDefault="00972019" w:rsidP="004172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[S1]</w:t>
            </w:r>
          </w:p>
        </w:tc>
        <w:tc>
          <w:tcPr>
            <w:tcW w:w="3911" w:type="dxa"/>
          </w:tcPr>
          <w:p w14:paraId="3BAB0CEE" w14:textId="77777777" w:rsidR="00972019" w:rsidRPr="00B86A5E" w:rsidRDefault="00972019" w:rsidP="004172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[VecinN1] [VecinE1] [VecinS1] [VecinV1]</w:t>
            </w:r>
          </w:p>
        </w:tc>
      </w:tr>
      <w:tr w:rsidR="00972019" w14:paraId="66D9F0A0" w14:textId="77777777" w:rsidTr="00972019">
        <w:tc>
          <w:tcPr>
            <w:tcW w:w="2029" w:type="dxa"/>
          </w:tcPr>
          <w:p w14:paraId="435F085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[ActP2]</w:t>
            </w:r>
          </w:p>
        </w:tc>
        <w:tc>
          <w:tcPr>
            <w:tcW w:w="1260" w:type="dxa"/>
            <w:vAlign w:val="center"/>
          </w:tcPr>
          <w:p w14:paraId="2FCEF90C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[T2]</w:t>
            </w:r>
          </w:p>
        </w:tc>
        <w:tc>
          <w:tcPr>
            <w:tcW w:w="1170" w:type="dxa"/>
            <w:vAlign w:val="center"/>
          </w:tcPr>
          <w:p w14:paraId="3235113C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[P2]</w:t>
            </w:r>
          </w:p>
        </w:tc>
        <w:tc>
          <w:tcPr>
            <w:tcW w:w="1260" w:type="dxa"/>
            <w:vAlign w:val="center"/>
          </w:tcPr>
          <w:p w14:paraId="38E2F66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[S2]</w:t>
            </w:r>
          </w:p>
        </w:tc>
        <w:tc>
          <w:tcPr>
            <w:tcW w:w="3911" w:type="dxa"/>
          </w:tcPr>
          <w:p w14:paraId="76138B75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[VecinN2] [VecinE2] [VecinS2] [VecinV2]</w:t>
            </w:r>
          </w:p>
        </w:tc>
      </w:tr>
      <w:tr w:rsidR="00972019" w14:paraId="4DD8EC41" w14:textId="77777777" w:rsidTr="00972019">
        <w:tc>
          <w:tcPr>
            <w:tcW w:w="2029" w:type="dxa"/>
          </w:tcPr>
          <w:p w14:paraId="51F12455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[ActP3]</w:t>
            </w:r>
          </w:p>
        </w:tc>
        <w:tc>
          <w:tcPr>
            <w:tcW w:w="1260" w:type="dxa"/>
            <w:vAlign w:val="center"/>
          </w:tcPr>
          <w:p w14:paraId="2B0BB48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[T3]</w:t>
            </w:r>
          </w:p>
        </w:tc>
        <w:tc>
          <w:tcPr>
            <w:tcW w:w="1170" w:type="dxa"/>
            <w:vAlign w:val="center"/>
          </w:tcPr>
          <w:p w14:paraId="7B19B592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[P3]</w:t>
            </w:r>
          </w:p>
        </w:tc>
        <w:tc>
          <w:tcPr>
            <w:tcW w:w="1260" w:type="dxa"/>
            <w:vAlign w:val="center"/>
          </w:tcPr>
          <w:p w14:paraId="24579F05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[S3]</w:t>
            </w:r>
          </w:p>
        </w:tc>
        <w:tc>
          <w:tcPr>
            <w:tcW w:w="3911" w:type="dxa"/>
          </w:tcPr>
          <w:p w14:paraId="507C5BC1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[VecinN3] [VecinE3] [VecinS3] [VecinV3]</w:t>
            </w:r>
          </w:p>
        </w:tc>
      </w:tr>
      <w:tr w:rsidR="00972019" w14:paraId="0BFF8430" w14:textId="77777777" w:rsidTr="00972019">
        <w:tc>
          <w:tcPr>
            <w:tcW w:w="2029" w:type="dxa"/>
          </w:tcPr>
          <w:p w14:paraId="15EC5E1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[ActP4]</w:t>
            </w:r>
          </w:p>
        </w:tc>
        <w:tc>
          <w:tcPr>
            <w:tcW w:w="1260" w:type="dxa"/>
            <w:vAlign w:val="center"/>
          </w:tcPr>
          <w:p w14:paraId="27E28873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[T4]</w:t>
            </w:r>
          </w:p>
        </w:tc>
        <w:tc>
          <w:tcPr>
            <w:tcW w:w="1170" w:type="dxa"/>
            <w:vAlign w:val="center"/>
          </w:tcPr>
          <w:p w14:paraId="3899736D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[P4]</w:t>
            </w:r>
          </w:p>
        </w:tc>
        <w:tc>
          <w:tcPr>
            <w:tcW w:w="1260" w:type="dxa"/>
            <w:vAlign w:val="center"/>
          </w:tcPr>
          <w:p w14:paraId="71EDF9A8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[S4]</w:t>
            </w:r>
          </w:p>
        </w:tc>
        <w:tc>
          <w:tcPr>
            <w:tcW w:w="3911" w:type="dxa"/>
          </w:tcPr>
          <w:p w14:paraId="518F92CC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[VecinN4] [VecinE4] [VecinS4] [VecinV4]</w:t>
            </w:r>
          </w:p>
        </w:tc>
      </w:tr>
      <w:tr w:rsidR="00972019" w14:paraId="08CD6E1C" w14:textId="77777777" w:rsidTr="00972019">
        <w:tc>
          <w:tcPr>
            <w:tcW w:w="2029" w:type="dxa"/>
          </w:tcPr>
          <w:p w14:paraId="647EE460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[ActP5]</w:t>
            </w:r>
          </w:p>
        </w:tc>
        <w:tc>
          <w:tcPr>
            <w:tcW w:w="1260" w:type="dxa"/>
            <w:vAlign w:val="center"/>
          </w:tcPr>
          <w:p w14:paraId="730C26E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[T5]</w:t>
            </w:r>
          </w:p>
        </w:tc>
        <w:tc>
          <w:tcPr>
            <w:tcW w:w="1170" w:type="dxa"/>
            <w:vAlign w:val="center"/>
          </w:tcPr>
          <w:p w14:paraId="343CE7DF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[P5]</w:t>
            </w:r>
          </w:p>
        </w:tc>
        <w:tc>
          <w:tcPr>
            <w:tcW w:w="1260" w:type="dxa"/>
            <w:vAlign w:val="center"/>
          </w:tcPr>
          <w:p w14:paraId="1F983759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[S5]</w:t>
            </w:r>
          </w:p>
        </w:tc>
        <w:tc>
          <w:tcPr>
            <w:tcW w:w="3911" w:type="dxa"/>
          </w:tcPr>
          <w:p w14:paraId="2D9002F0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[VecinN5] [VecinE5] [VecinS5] [VecinV5]</w:t>
            </w:r>
          </w:p>
        </w:tc>
      </w:tr>
      <w:tr w:rsidR="00972019" w14:paraId="4234904F" w14:textId="77777777" w:rsidTr="00972019">
        <w:tc>
          <w:tcPr>
            <w:tcW w:w="2029" w:type="dxa"/>
          </w:tcPr>
          <w:p w14:paraId="4C05CF2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[ActP6]</w:t>
            </w:r>
          </w:p>
        </w:tc>
        <w:tc>
          <w:tcPr>
            <w:tcW w:w="1260" w:type="dxa"/>
            <w:vAlign w:val="center"/>
          </w:tcPr>
          <w:p w14:paraId="15E8369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[T6]</w:t>
            </w:r>
          </w:p>
        </w:tc>
        <w:tc>
          <w:tcPr>
            <w:tcW w:w="1170" w:type="dxa"/>
            <w:vAlign w:val="center"/>
          </w:tcPr>
          <w:p w14:paraId="08827C7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[P6]</w:t>
            </w:r>
          </w:p>
        </w:tc>
        <w:tc>
          <w:tcPr>
            <w:tcW w:w="1260" w:type="dxa"/>
            <w:vAlign w:val="center"/>
          </w:tcPr>
          <w:p w14:paraId="10EDE3FC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[S6]</w:t>
            </w:r>
          </w:p>
        </w:tc>
        <w:tc>
          <w:tcPr>
            <w:tcW w:w="3911" w:type="dxa"/>
          </w:tcPr>
          <w:p w14:paraId="114FEC9A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[VecinN6] [VecinE6] [VecinS6] [VecinV6]</w:t>
            </w:r>
          </w:p>
        </w:tc>
      </w:tr>
      <w:tr w:rsidR="00972019" w14:paraId="5A150890" w14:textId="77777777" w:rsidTr="00972019">
        <w:tc>
          <w:tcPr>
            <w:tcW w:w="2029" w:type="dxa"/>
          </w:tcPr>
          <w:p w14:paraId="759101A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[ActP7]</w:t>
            </w:r>
          </w:p>
        </w:tc>
        <w:tc>
          <w:tcPr>
            <w:tcW w:w="1260" w:type="dxa"/>
            <w:vAlign w:val="center"/>
          </w:tcPr>
          <w:p w14:paraId="56F99DDD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[T7]</w:t>
            </w:r>
          </w:p>
        </w:tc>
        <w:tc>
          <w:tcPr>
            <w:tcW w:w="1170" w:type="dxa"/>
            <w:vAlign w:val="center"/>
          </w:tcPr>
          <w:p w14:paraId="412A0FA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[P7]</w:t>
            </w:r>
          </w:p>
        </w:tc>
        <w:tc>
          <w:tcPr>
            <w:tcW w:w="1260" w:type="dxa"/>
            <w:vAlign w:val="center"/>
          </w:tcPr>
          <w:p w14:paraId="05A7A13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[S7]</w:t>
            </w:r>
          </w:p>
        </w:tc>
        <w:tc>
          <w:tcPr>
            <w:tcW w:w="3911" w:type="dxa"/>
          </w:tcPr>
          <w:p w14:paraId="0AE04DCB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[VecinN7] [VecinE7] [VecinS7] [VecinV7]</w:t>
            </w:r>
          </w:p>
        </w:tc>
      </w:tr>
      <w:tr w:rsidR="00D51EBC" w14:paraId="4C095E81" w14:textId="77777777" w:rsidTr="00972019">
        <w:tc>
          <w:tcPr>
            <w:tcW w:w="2029" w:type="dxa"/>
          </w:tcPr>
          <w:p w14:paraId="6B12E4CA" w14:textId="6F8DD81F" w:rsidR="00D51EBC" w:rsidRDefault="00D51EBC" w:rsidP="00D51E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[ActP8]</w:t>
            </w:r>
          </w:p>
        </w:tc>
        <w:tc>
          <w:tcPr>
            <w:tcW w:w="1260" w:type="dxa"/>
            <w:vAlign w:val="center"/>
          </w:tcPr>
          <w:p w14:paraId="4EDFFCBD" w14:textId="2FA91539" w:rsidR="00D51EBC" w:rsidRDefault="00D51EBC" w:rsidP="00D51E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[T8]</w:t>
            </w:r>
          </w:p>
        </w:tc>
        <w:tc>
          <w:tcPr>
            <w:tcW w:w="1170" w:type="dxa"/>
            <w:vAlign w:val="center"/>
          </w:tcPr>
          <w:p w14:paraId="01EFB31C" w14:textId="049FFE35" w:rsidR="00D51EBC" w:rsidRDefault="00D51EBC" w:rsidP="00D51E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[P8]</w:t>
            </w:r>
          </w:p>
        </w:tc>
        <w:tc>
          <w:tcPr>
            <w:tcW w:w="1260" w:type="dxa"/>
            <w:vAlign w:val="center"/>
          </w:tcPr>
          <w:p w14:paraId="63B6E17B" w14:textId="08E7EA35" w:rsidR="00D51EBC" w:rsidRDefault="00D51EBC" w:rsidP="00D51EB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[S8]</w:t>
            </w:r>
          </w:p>
        </w:tc>
        <w:tc>
          <w:tcPr>
            <w:tcW w:w="3911" w:type="dxa"/>
          </w:tcPr>
          <w:p w14:paraId="79F5213F" w14:textId="4410BA83" w:rsidR="00D51EBC" w:rsidRDefault="00D51EBC" w:rsidP="00D51E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[VecinN8] [VecinE8] [VecinS8] [VecinV8]</w:t>
            </w:r>
          </w:p>
        </w:tc>
      </w:tr>
      <w:tr w:rsidR="00D51EBC" w14:paraId="28863877" w14:textId="77777777" w:rsidTr="00972019">
        <w:tc>
          <w:tcPr>
            <w:tcW w:w="2029" w:type="dxa"/>
          </w:tcPr>
          <w:p w14:paraId="1CB540A6" w14:textId="50D00376" w:rsidR="00D51EBC" w:rsidRDefault="00D51EBC" w:rsidP="00D51E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[ActP9]</w:t>
            </w:r>
          </w:p>
        </w:tc>
        <w:tc>
          <w:tcPr>
            <w:tcW w:w="1260" w:type="dxa"/>
            <w:vAlign w:val="center"/>
          </w:tcPr>
          <w:p w14:paraId="707DE3F6" w14:textId="5721B7D5" w:rsidR="00D51EBC" w:rsidRDefault="00D51EBC" w:rsidP="00D51E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[T9]</w:t>
            </w:r>
          </w:p>
        </w:tc>
        <w:tc>
          <w:tcPr>
            <w:tcW w:w="1170" w:type="dxa"/>
            <w:vAlign w:val="center"/>
          </w:tcPr>
          <w:p w14:paraId="289F5565" w14:textId="43964AC8" w:rsidR="00D51EBC" w:rsidRDefault="00D51EBC" w:rsidP="00D51E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[P9]</w:t>
            </w:r>
          </w:p>
        </w:tc>
        <w:tc>
          <w:tcPr>
            <w:tcW w:w="1260" w:type="dxa"/>
            <w:vAlign w:val="center"/>
          </w:tcPr>
          <w:p w14:paraId="039BD571" w14:textId="77BFC3C7" w:rsidR="00D51EBC" w:rsidRDefault="00D51EBC" w:rsidP="00D51EB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[S9]</w:t>
            </w:r>
          </w:p>
        </w:tc>
        <w:tc>
          <w:tcPr>
            <w:tcW w:w="3911" w:type="dxa"/>
          </w:tcPr>
          <w:p w14:paraId="0C580A0C" w14:textId="12C6A36E" w:rsidR="00D51EBC" w:rsidRDefault="00D51EBC" w:rsidP="00D51E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[VecinN9] [VecinE9] [VecinS9] [VecinV9]</w:t>
            </w:r>
          </w:p>
        </w:tc>
      </w:tr>
      <w:tr w:rsidR="00D51EBC" w14:paraId="24C4485B" w14:textId="77777777" w:rsidTr="00972019">
        <w:tc>
          <w:tcPr>
            <w:tcW w:w="2029" w:type="dxa"/>
          </w:tcPr>
          <w:p w14:paraId="359A0808" w14:textId="6978696E" w:rsidR="00D51EBC" w:rsidRDefault="00D51EBC" w:rsidP="00D51E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[ActP10]</w:t>
            </w:r>
          </w:p>
        </w:tc>
        <w:tc>
          <w:tcPr>
            <w:tcW w:w="1260" w:type="dxa"/>
            <w:vAlign w:val="center"/>
          </w:tcPr>
          <w:p w14:paraId="7132E5AF" w14:textId="4B71A330" w:rsidR="00D51EBC" w:rsidRDefault="00D51EBC" w:rsidP="00D51E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[T10]</w:t>
            </w:r>
          </w:p>
        </w:tc>
        <w:tc>
          <w:tcPr>
            <w:tcW w:w="1170" w:type="dxa"/>
            <w:vAlign w:val="center"/>
          </w:tcPr>
          <w:p w14:paraId="48A24F0E" w14:textId="618E3670" w:rsidR="00D51EBC" w:rsidRDefault="00D51EBC" w:rsidP="00D51E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[P10]</w:t>
            </w:r>
          </w:p>
        </w:tc>
        <w:tc>
          <w:tcPr>
            <w:tcW w:w="1260" w:type="dxa"/>
            <w:vAlign w:val="center"/>
          </w:tcPr>
          <w:p w14:paraId="15BF95E5" w14:textId="27CB43E6" w:rsidR="00D51EBC" w:rsidRDefault="00D51EBC" w:rsidP="00D51EB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[S10]</w:t>
            </w:r>
          </w:p>
        </w:tc>
        <w:tc>
          <w:tcPr>
            <w:tcW w:w="3911" w:type="dxa"/>
          </w:tcPr>
          <w:p w14:paraId="71E62271" w14:textId="3BF8A6E5" w:rsidR="00D51EBC" w:rsidRDefault="00D51EBC" w:rsidP="00D51E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[VecinN10] [VecinE10] [VecinS10] [VecinV10]</w:t>
            </w:r>
          </w:p>
        </w:tc>
      </w:tr>
      <w:tr w:rsidR="00D51EBC" w14:paraId="5CDB6391" w14:textId="77777777" w:rsidTr="00972019">
        <w:tc>
          <w:tcPr>
            <w:tcW w:w="2029" w:type="dxa"/>
          </w:tcPr>
          <w:p w14:paraId="3DDA8134" w14:textId="4D277EF3" w:rsidR="00D51EBC" w:rsidRDefault="00D51EBC" w:rsidP="00D51E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[ActP11]</w:t>
            </w:r>
          </w:p>
        </w:tc>
        <w:tc>
          <w:tcPr>
            <w:tcW w:w="1260" w:type="dxa"/>
            <w:vAlign w:val="center"/>
          </w:tcPr>
          <w:p w14:paraId="029B82EF" w14:textId="7F3E0F5C" w:rsidR="00D51EBC" w:rsidRDefault="00D51EBC" w:rsidP="00D51E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[T11]</w:t>
            </w:r>
          </w:p>
        </w:tc>
        <w:tc>
          <w:tcPr>
            <w:tcW w:w="1170" w:type="dxa"/>
            <w:vAlign w:val="center"/>
          </w:tcPr>
          <w:p w14:paraId="22FAB28A" w14:textId="0AE02985" w:rsidR="00D51EBC" w:rsidRDefault="00D51EBC" w:rsidP="00D51E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[P11]</w:t>
            </w:r>
          </w:p>
        </w:tc>
        <w:tc>
          <w:tcPr>
            <w:tcW w:w="1260" w:type="dxa"/>
            <w:vAlign w:val="center"/>
          </w:tcPr>
          <w:p w14:paraId="06A015F4" w14:textId="54A598C6" w:rsidR="00D51EBC" w:rsidRDefault="00D51EBC" w:rsidP="00D51EB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[S11]</w:t>
            </w:r>
          </w:p>
        </w:tc>
        <w:tc>
          <w:tcPr>
            <w:tcW w:w="3911" w:type="dxa"/>
          </w:tcPr>
          <w:p w14:paraId="4676F680" w14:textId="6FE2CC61" w:rsidR="00D51EBC" w:rsidRDefault="00D51EBC" w:rsidP="00D51E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[VecinN11] [VecinE11] [VecinS11] [VecinV11]</w:t>
            </w:r>
          </w:p>
        </w:tc>
      </w:tr>
      <w:tr w:rsidR="00D51EBC" w14:paraId="18A28C82" w14:textId="77777777" w:rsidTr="00972019">
        <w:tc>
          <w:tcPr>
            <w:tcW w:w="2029" w:type="dxa"/>
          </w:tcPr>
          <w:p w14:paraId="74FC62DD" w14:textId="6AC78704" w:rsidR="00D51EBC" w:rsidRDefault="00D51EBC" w:rsidP="00D51E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[ActP12]</w:t>
            </w:r>
          </w:p>
        </w:tc>
        <w:tc>
          <w:tcPr>
            <w:tcW w:w="1260" w:type="dxa"/>
            <w:vAlign w:val="center"/>
          </w:tcPr>
          <w:p w14:paraId="1169AD7A" w14:textId="0393A64F" w:rsidR="00D51EBC" w:rsidRDefault="00D51EBC" w:rsidP="00D51E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[T12]</w:t>
            </w:r>
          </w:p>
        </w:tc>
        <w:tc>
          <w:tcPr>
            <w:tcW w:w="1170" w:type="dxa"/>
            <w:vAlign w:val="center"/>
          </w:tcPr>
          <w:p w14:paraId="1E30D818" w14:textId="525FCFEF" w:rsidR="00D51EBC" w:rsidRDefault="00D51EBC" w:rsidP="00D51E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[P12]</w:t>
            </w:r>
          </w:p>
        </w:tc>
        <w:tc>
          <w:tcPr>
            <w:tcW w:w="1260" w:type="dxa"/>
            <w:vAlign w:val="center"/>
          </w:tcPr>
          <w:p w14:paraId="52DEE217" w14:textId="40B8D63F" w:rsidR="00D51EBC" w:rsidRDefault="00D51EBC" w:rsidP="00D51EB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[S12]</w:t>
            </w:r>
          </w:p>
        </w:tc>
        <w:tc>
          <w:tcPr>
            <w:tcW w:w="3911" w:type="dxa"/>
          </w:tcPr>
          <w:p w14:paraId="4B94703C" w14:textId="0E00013C" w:rsidR="00D51EBC" w:rsidRDefault="00D51EBC" w:rsidP="00D51E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[VecinN12] [VecinE12] [VecinS12] [VecinV12]</w:t>
            </w:r>
          </w:p>
        </w:tc>
      </w:tr>
      <w:tr w:rsidR="00D51EBC" w14:paraId="69218AA8" w14:textId="77777777" w:rsidTr="00972019">
        <w:tc>
          <w:tcPr>
            <w:tcW w:w="2029" w:type="dxa"/>
          </w:tcPr>
          <w:p w14:paraId="12D44FE4" w14:textId="313C262D" w:rsidR="00D51EBC" w:rsidRDefault="00D51EBC" w:rsidP="00D51E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[ActP13]</w:t>
            </w:r>
          </w:p>
        </w:tc>
        <w:tc>
          <w:tcPr>
            <w:tcW w:w="1260" w:type="dxa"/>
            <w:vAlign w:val="center"/>
          </w:tcPr>
          <w:p w14:paraId="76099439" w14:textId="6B915BD8" w:rsidR="00D51EBC" w:rsidRDefault="00D51EBC" w:rsidP="00D51E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[T13]</w:t>
            </w:r>
          </w:p>
        </w:tc>
        <w:tc>
          <w:tcPr>
            <w:tcW w:w="1170" w:type="dxa"/>
            <w:vAlign w:val="center"/>
          </w:tcPr>
          <w:p w14:paraId="688849F6" w14:textId="427D62F5" w:rsidR="00D51EBC" w:rsidRDefault="00D51EBC" w:rsidP="00D51E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[P13]</w:t>
            </w:r>
          </w:p>
        </w:tc>
        <w:tc>
          <w:tcPr>
            <w:tcW w:w="1260" w:type="dxa"/>
            <w:vAlign w:val="center"/>
          </w:tcPr>
          <w:p w14:paraId="4F8A5AED" w14:textId="5F4A23A6" w:rsidR="00D51EBC" w:rsidRDefault="00D51EBC" w:rsidP="00D51EB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[S13]</w:t>
            </w:r>
          </w:p>
        </w:tc>
        <w:tc>
          <w:tcPr>
            <w:tcW w:w="3911" w:type="dxa"/>
          </w:tcPr>
          <w:p w14:paraId="09CF19E8" w14:textId="3A467E8E" w:rsidR="00D51EBC" w:rsidRDefault="00D51EBC" w:rsidP="00D51E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[VecinN13] [VecinE13] [VecinS13] [VecinV13]</w:t>
            </w:r>
          </w:p>
        </w:tc>
      </w:tr>
      <w:tr w:rsidR="00D51EBC" w14:paraId="021FFDB5" w14:textId="77777777" w:rsidTr="00972019">
        <w:tc>
          <w:tcPr>
            <w:tcW w:w="2029" w:type="dxa"/>
          </w:tcPr>
          <w:p w14:paraId="1CE73DAD" w14:textId="3D71F2F7" w:rsidR="00D51EBC" w:rsidRDefault="00D51EBC" w:rsidP="00D51E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[ActP14]</w:t>
            </w:r>
          </w:p>
        </w:tc>
        <w:tc>
          <w:tcPr>
            <w:tcW w:w="1260" w:type="dxa"/>
            <w:vAlign w:val="center"/>
          </w:tcPr>
          <w:p w14:paraId="6E35E292" w14:textId="5782BE5A" w:rsidR="00D51EBC" w:rsidRDefault="00D51EBC" w:rsidP="00D51E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[T14]</w:t>
            </w:r>
          </w:p>
        </w:tc>
        <w:tc>
          <w:tcPr>
            <w:tcW w:w="1170" w:type="dxa"/>
            <w:vAlign w:val="center"/>
          </w:tcPr>
          <w:p w14:paraId="2441FB3E" w14:textId="4DCD6D9E" w:rsidR="00D51EBC" w:rsidRDefault="00D51EBC" w:rsidP="00D51E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[P14]</w:t>
            </w:r>
          </w:p>
        </w:tc>
        <w:tc>
          <w:tcPr>
            <w:tcW w:w="1260" w:type="dxa"/>
            <w:vAlign w:val="center"/>
          </w:tcPr>
          <w:p w14:paraId="12504B46" w14:textId="5CF327F4" w:rsidR="00D51EBC" w:rsidRDefault="00D51EBC" w:rsidP="00D51EB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[S14]</w:t>
            </w:r>
          </w:p>
        </w:tc>
        <w:tc>
          <w:tcPr>
            <w:tcW w:w="3911" w:type="dxa"/>
          </w:tcPr>
          <w:p w14:paraId="2D64766D" w14:textId="7750A882" w:rsidR="00D51EBC" w:rsidRDefault="00D51EBC" w:rsidP="00D51E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[VecinN14] [VecinE14] [VecinS14] [VecinV14]</w:t>
            </w:r>
          </w:p>
        </w:tc>
      </w:tr>
      <w:tr w:rsidR="00D51EBC" w14:paraId="6DE25936" w14:textId="77777777" w:rsidTr="00972019">
        <w:tc>
          <w:tcPr>
            <w:tcW w:w="2029" w:type="dxa"/>
          </w:tcPr>
          <w:p w14:paraId="47FD9DE8" w14:textId="6C5D8081" w:rsidR="00D51EBC" w:rsidRDefault="00D51EBC" w:rsidP="00D51E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[ActP15]</w:t>
            </w:r>
          </w:p>
        </w:tc>
        <w:tc>
          <w:tcPr>
            <w:tcW w:w="1260" w:type="dxa"/>
            <w:vAlign w:val="center"/>
          </w:tcPr>
          <w:p w14:paraId="679FA5FF" w14:textId="5A17C9AD" w:rsidR="00D51EBC" w:rsidRDefault="00D51EBC" w:rsidP="00D51E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[T15]</w:t>
            </w:r>
          </w:p>
        </w:tc>
        <w:tc>
          <w:tcPr>
            <w:tcW w:w="1170" w:type="dxa"/>
            <w:vAlign w:val="center"/>
          </w:tcPr>
          <w:p w14:paraId="72B003DF" w14:textId="5DA0D294" w:rsidR="00D51EBC" w:rsidRDefault="00D51EBC" w:rsidP="00D51E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[P15]</w:t>
            </w:r>
          </w:p>
        </w:tc>
        <w:tc>
          <w:tcPr>
            <w:tcW w:w="1260" w:type="dxa"/>
            <w:vAlign w:val="center"/>
          </w:tcPr>
          <w:p w14:paraId="659172DA" w14:textId="7DBB64B5" w:rsidR="00D51EBC" w:rsidRDefault="00D51EBC" w:rsidP="00D51EB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[S15]</w:t>
            </w:r>
          </w:p>
        </w:tc>
        <w:tc>
          <w:tcPr>
            <w:tcW w:w="3911" w:type="dxa"/>
          </w:tcPr>
          <w:p w14:paraId="17F00451" w14:textId="19137801" w:rsidR="00D51EBC" w:rsidRDefault="00D51EBC" w:rsidP="00D51E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[VecinN15] [VecinE15] [VecinS15] [VecinV15]</w:t>
            </w:r>
          </w:p>
        </w:tc>
      </w:tr>
      <w:tr w:rsidR="00D51EBC" w14:paraId="213CD588" w14:textId="77777777" w:rsidTr="00AC1811">
        <w:trPr>
          <w:trHeight w:val="70"/>
        </w:trPr>
        <w:tc>
          <w:tcPr>
            <w:tcW w:w="2029" w:type="dxa"/>
          </w:tcPr>
          <w:p w14:paraId="73F64F68" w14:textId="77777777" w:rsidR="00D51EBC" w:rsidRDefault="00D51EBC" w:rsidP="00D51E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4B51337B" w14:textId="77777777" w:rsidR="00D51EBC" w:rsidRDefault="00D51EBC" w:rsidP="00D51E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14:paraId="0530C257" w14:textId="77777777" w:rsidR="00D51EBC" w:rsidRPr="007D1835" w:rsidRDefault="00D51EBC" w:rsidP="00D51EB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260" w:type="dxa"/>
            <w:vAlign w:val="center"/>
          </w:tcPr>
          <w:p w14:paraId="3A9C301D" w14:textId="77777777" w:rsidR="00D51EBC" w:rsidRPr="007D1835" w:rsidRDefault="00D51EBC" w:rsidP="00D51EB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[</w:t>
            </w:r>
            <w:proofErr w:type="spellStart"/>
            <w:r>
              <w:rPr>
                <w:rFonts w:ascii="Arial" w:hAnsi="Arial" w:cs="Arial"/>
                <w:b/>
                <w:bCs/>
              </w:rPr>
              <w:t>SuprafT</w:t>
            </w:r>
            <w:proofErr w:type="spellEnd"/>
            <w:r>
              <w:rPr>
                <w:rFonts w:ascii="Arial" w:hAnsi="Arial" w:cs="Arial"/>
                <w:b/>
                <w:bCs/>
              </w:rPr>
              <w:t>]</w:t>
            </w:r>
          </w:p>
        </w:tc>
        <w:tc>
          <w:tcPr>
            <w:tcW w:w="3911" w:type="dxa"/>
          </w:tcPr>
          <w:p w14:paraId="14EE9E55" w14:textId="77777777" w:rsidR="00D51EBC" w:rsidRDefault="00D51EBC" w:rsidP="00D51EBC">
            <w:pPr>
              <w:rPr>
                <w:rFonts w:ascii="Arial" w:hAnsi="Arial" w:cs="Arial"/>
              </w:rPr>
            </w:pPr>
          </w:p>
        </w:tc>
      </w:tr>
    </w:tbl>
    <w:p w14:paraId="35D89427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B87C86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8E1125" w14:textId="77777777" w:rsidR="00CD2B83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(2) Terenul ce face obiectul contractului face parte din categoria de folosin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arabil.</w:t>
      </w:r>
    </w:p>
    <w:p w14:paraId="7534AAEE" w14:textId="58DA72D0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Predarea terenului de c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arenda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se face la data</w:t>
      </w:r>
      <w:r w:rsidR="00D82E35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data la care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terenul este liber de culturi/este ocupat de culturile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anul agricol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74653F">
        <w:rPr>
          <w:rFonts w:ascii="Times New Roman" w:hAnsi="Times New Roman"/>
          <w:b/>
          <w:noProof/>
          <w:sz w:val="20"/>
          <w:szCs w:val="20"/>
          <w:lang w:val="ro-RO"/>
        </w:rPr>
        <w:t>[ANAGRICOL]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.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Produc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culturilor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la data semn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contractului apar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08E5B4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(4) Arenda se cuvine de la data pred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terenului pe baza unui proces verbal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ncheiat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ntre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7050A581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0EA499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2.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(1) Terenul arendat va fi folosit de 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agricole.</w:t>
      </w:r>
    </w:p>
    <w:p w14:paraId="1715F15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(2)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ul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poate schimba categoria de folosin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arendat numai cu acordul prealabil 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scris de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cu respectarea dispozi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vigoare.   </w:t>
      </w:r>
    </w:p>
    <w:p w14:paraId="3FD73A2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EDF4EA0" w14:textId="069895D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3.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de arendare 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ncheie pe</w:t>
      </w:r>
      <w:r w:rsidR="006A7BCC">
        <w:rPr>
          <w:rFonts w:ascii="Times New Roman" w:hAnsi="Times New Roman"/>
          <w:noProof/>
          <w:sz w:val="20"/>
          <w:szCs w:val="20"/>
          <w:lang w:val="ro-RO"/>
        </w:rPr>
        <w:t>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tru o peri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>o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bookmarkStart w:id="2" w:name="OLE_LINK6"/>
      <w:bookmarkStart w:id="3" w:name="OLE_LINK7"/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Expirare</w:t>
      </w:r>
      <w:bookmarkEnd w:id="2"/>
      <w:bookmarkEnd w:id="3"/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ani,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cu data de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de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ataSfarsit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17D82326" w14:textId="77777777" w:rsidR="003E67FA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Contractul se prelunge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 de drept pentru o perioad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egal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cea convenit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alin. (1) dac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nici una dintre p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notific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celeilalte, cu cel pu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termenului contractual, inten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nnoi contractul.  </w:t>
      </w:r>
    </w:p>
    <w:p w14:paraId="59C9262B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4CA36C3" w14:textId="6DC081C6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4.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Nivelul arendei este de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C63262" w:rsidRPr="002067E6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kg</w:t>
      </w:r>
      <w:r w:rsidR="00A641A1">
        <w:rPr>
          <w:rFonts w:ascii="Times New Roman" w:hAnsi="Times New Roman"/>
          <w:b/>
          <w:noProof/>
          <w:sz w:val="20"/>
          <w:szCs w:val="20"/>
          <w:lang w:val="ro-RO"/>
        </w:rPr>
        <w:t xml:space="preserve"> grau </w:t>
      </w:r>
      <w:r w:rsidRPr="002067E6">
        <w:rPr>
          <w:rFonts w:ascii="Times New Roman" w:hAnsi="Times New Roman"/>
          <w:b/>
          <w:noProof/>
          <w:sz w:val="20"/>
          <w:szCs w:val="20"/>
          <w:lang w:val="ro-RO"/>
        </w:rPr>
        <w:t>/ha/an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tibil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kg/ha pentru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din care se scade echivalentul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a cotei contribu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datorat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arendator la asigur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rile sociale din veniturile ob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inute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precum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cota de impozit pe venit ce revine arendatorului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CA382F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nd plata arendei se face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termenul de plat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va fi de la data de 31 august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31 decembrie, iar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produse se va acorda Arendatorului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termen de 45 zile de la terminarea recoltatului.</w:t>
      </w:r>
    </w:p>
    <w:p w14:paraId="17E463C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Plata se face la sediul arenda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men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contract.</w:t>
      </w:r>
    </w:p>
    <w:p w14:paraId="2FD46A3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Prezentul contract constituie titlu executoriu pentru plata arendei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modalit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termenele stabilite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articol.</w:t>
      </w:r>
    </w:p>
    <w:p w14:paraId="02FA8351" w14:textId="6DA9494C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(5) P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sunt obligate s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notifice prim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riei la care a fost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nregistrat contractul orice modificare a nivelului arendei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F8C5FA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(6) Impozitul pe veniturile din arend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contribu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asigur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sociale, se calculeaz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prin 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titorii de venit la momentul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venitului, prin aplicarea cotei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 la baza de calcul prev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lege.</w:t>
      </w:r>
    </w:p>
    <w:p w14:paraId="273EE12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 se exprim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evaluarea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se va face pe baza pre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urilor medii ale produselor agricole, stabilite prin hot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rea Consiliului Jude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ean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i.</w:t>
      </w:r>
    </w:p>
    <w:p w14:paraId="3250E20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(8) Arendatorul poate solicita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avans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avans care nu poate fi mai mare de 30%.</w:t>
      </w:r>
    </w:p>
    <w:p w14:paraId="63FBCAE2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DA31D9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5.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Drepturile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arendatorului sun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urm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05B3DDE4" w14:textId="77777777" w:rsidR="00655719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predea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ului terenul la termenul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60541CBD" w14:textId="1C3054D5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garanteze pe arenda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evic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total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par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15DF5F3F" w14:textId="77777777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ia nici un fel de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ma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suri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leg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terenul arendat, de natur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tulbure pe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3555AC89" w14:textId="16261939" w:rsidR="00CD2B83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controleze modul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exploateaz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arendat. Pentru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dreptului prev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 la art. 5 lit. D, arendatorul are obliga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de a-l notifica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5 zile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nainte de efectuarea controlului. Pe timpul controlului arendatorul va fi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 de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de un reprezentant al acestuia;</w:t>
      </w:r>
    </w:p>
    <w:p w14:paraId="32C8C389" w14:textId="77777777" w:rsidR="00CD2B83" w:rsidRPr="002067E6" w:rsidRDefault="00193428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caz de tulbur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ri ale ter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ioneze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mpreun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ul, potrivit legii, pentru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ncetarea actelor de tulburare;</w:t>
      </w:r>
    </w:p>
    <w:p w14:paraId="5B022859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taxele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impozitele datorate pentru terenurile arendate;</w:t>
      </w:r>
    </w:p>
    <w:p w14:paraId="7CD2C667" w14:textId="4826B82A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ncuno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eze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inten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nnoi contractul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a expira termenul contractual;</w:t>
      </w:r>
    </w:p>
    <w:p w14:paraId="3D126916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terenul care a f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cut obiectul acestuia;</w:t>
      </w:r>
    </w:p>
    <w:p w14:paraId="06563AA7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opteaz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pentru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impozitului pe venitul net din arend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a cotei de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tate,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virate de c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 de venit;</w:t>
      </w:r>
    </w:p>
    <w:p w14:paraId="3514BAFC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respecte dreptul de preemp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al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la cump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rarea terenului ce face obiectul prezentului contract.</w:t>
      </w:r>
    </w:p>
    <w:p w14:paraId="775636B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17E6DF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6. Drepturile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sunt urm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2A4D61E4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de prezentul contract;</w:t>
      </w:r>
    </w:p>
    <w:p w14:paraId="75B13467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foloseasc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agricole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2A3445A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ialul de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degradeze terenul arendat;</w:t>
      </w:r>
    </w:p>
    <w:p w14:paraId="32622490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schimbe categoria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acordul scris al arendatorului;</w:t>
      </w:r>
    </w:p>
    <w:p w14:paraId="7A2187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 la termenele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736839E1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suporte taxele de redactare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nregistrare a contractului;</w:t>
      </w:r>
    </w:p>
    <w:p w14:paraId="00816228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comunice arendatorului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solicite acestuia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intervin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este tulburat de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arendat;</w:t>
      </w:r>
    </w:p>
    <w:p w14:paraId="7E9F3D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 xml:space="preserve">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 are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restitui terenul arendat;</w:t>
      </w:r>
    </w:p>
    <w:p w14:paraId="3E1752B7" w14:textId="6BA71649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asigure terenul agricol ce face obiectul prezentului contract pentru riscul pi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erderii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din cauza unor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naturale;</w:t>
      </w:r>
    </w:p>
    <w:p w14:paraId="1FCCFC8A" w14:textId="32F52411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are dreptul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iune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</w:t>
      </w:r>
      <w:r w:rsidR="00BD6260">
        <w:rPr>
          <w:rFonts w:ascii="Times New Roman" w:hAnsi="Times New Roman"/>
          <w:noProof/>
          <w:sz w:val="20"/>
          <w:szCs w:val="20"/>
          <w:lang w:val="ro-RO"/>
        </w:rPr>
        <w:t>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prin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 terenului ce face obiectul prezentului contract; conform art. 1849 cod civil,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are drept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cu privire la bunurile agricole arendate, care se exercit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potrivit art. 1730 - 1739 cod civil;</w:t>
      </w:r>
    </w:p>
    <w:p w14:paraId="16010D9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subarendarea total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sau par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este interzis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sub sanc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iunea nulit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4173B41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vireze la bugetul de stat impozitul pe venitul net ob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 din arendare, precum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cotele de contribu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 conform legii.</w:t>
      </w:r>
    </w:p>
    <w:p w14:paraId="0ED1E7AD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5B1863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7.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a terenului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prezentul contract va continua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acelea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2677499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 (2)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arendatorul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nerespectarea dreptului de preemp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recunoscut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ului, arendatorul datoreaz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daune-interese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ntr-un cuantum de 5.000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lei pentru fiecare hectar de teren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nstrainat.</w:t>
      </w:r>
    </w:p>
    <w:p w14:paraId="4950177A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0A17E6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8.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cazul interven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unor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naturale, cuantumul arendei datorat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arendatorului se va diminua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propor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cu pagubele produse pe terenul ce face obiectul contractului. Reducerea arendei se va stabili la sf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itul perioadei de arendare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se va face o compensare a recoltelor tuturor anilor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E7C3D5E" w14:textId="4E2EC9C2" w:rsidR="00B16A30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nu va putea reduce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pie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a avut loc dup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 a fost culeas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F4B1F35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(3) Prin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naturale,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sensul prezentului contract,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 orice fenomene naturale care pun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imposibilitate de a exploata terenul agricol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i/sau afecteaz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agricol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FF908F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Pagubele produse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urma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vor fi cele constatate de persoanele abilitate conform prevederilor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vigoare.</w:t>
      </w:r>
    </w:p>
    <w:p w14:paraId="3FDB092F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FC354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9.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expir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termenului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 la 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nu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g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sesc aplicabilitate dispozi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2.</w:t>
      </w:r>
    </w:p>
    <w:p w14:paraId="7695B405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Niciuna dintre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poate denun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unilateral prezentul Contract.</w:t>
      </w:r>
    </w:p>
    <w:p w14:paraId="682816F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(3) Prezentul Contract poate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 cu acordul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termenelor prev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zute la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3.</w:t>
      </w:r>
    </w:p>
    <w:p w14:paraId="65067C1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Cazuri speciale de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 a contractului: prin decesul, incapacitatea sau falimentul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44D26CB2" w14:textId="42C5ADD3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(5) Decesul arendatorului nu duce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efectele acestuia prelungindu-se de drept asupra mo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tenitorilor sau a persoanelor cu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tenirea arendatorului decedat.</w:t>
      </w:r>
    </w:p>
    <w:p w14:paraId="57A0BE4E" w14:textId="10A9D39A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(6)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deces al arendatorului,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este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drept a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arenda (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 produse) oric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reia dintre persoanele </w:t>
      </w:r>
      <w:r w:rsidR="00254E07">
        <w:rPr>
          <w:rFonts w:ascii="Times New Roman" w:hAnsi="Times New Roman"/>
          <w:noProof/>
          <w:sz w:val="20"/>
          <w:szCs w:val="20"/>
          <w:lang w:val="ro-RO"/>
        </w:rPr>
        <w:t>mostenitoare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cu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prezent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tre aceasta 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nscrisurilor care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ateste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/calitatea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 (certificat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legatar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calitate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tenitor).</w:t>
      </w:r>
    </w:p>
    <w:p w14:paraId="4CB1A7C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lipsa prezent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documentelor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ionate la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5,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poate refuza plata arendei, f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fi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 responsabil de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contractuale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 se putea percepe penalit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consecin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67E5748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7E744C4" w14:textId="164F248B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10.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For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major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exonereaz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spundere, partea care o invoc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E45E45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A561FAC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11.</w:t>
      </w:r>
      <w:r w:rsidR="00633E3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Eventualele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elegeri se vor solu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 pe cale amiabil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contrar, litigiile fiind de competen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instan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elor judec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tore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de la sediul arenda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08502B0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F38A93A" w14:textId="60266353" w:rsid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BBD45F0" w14:textId="77777777" w:rsidR="00880A91" w:rsidRPr="002067E6" w:rsidRDefault="00880A91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10298" w:type="dxa"/>
        <w:tblLook w:val="04A0" w:firstRow="1" w:lastRow="0" w:firstColumn="1" w:lastColumn="0" w:noHBand="0" w:noVBand="1"/>
      </w:tblPr>
      <w:tblGrid>
        <w:gridCol w:w="5529"/>
        <w:gridCol w:w="4769"/>
      </w:tblGrid>
      <w:tr w:rsidR="00193428" w:rsidRPr="00044152" w14:paraId="18C12D27" w14:textId="77777777" w:rsidTr="00880A91">
        <w:tc>
          <w:tcPr>
            <w:tcW w:w="5529" w:type="dxa"/>
          </w:tcPr>
          <w:p w14:paraId="1BC0FFCC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ARENDATOR,</w:t>
            </w:r>
          </w:p>
          <w:p w14:paraId="5621F3E6" w14:textId="3E5E5DC8" w:rsidR="002067E6" w:rsidRPr="00044152" w:rsidRDefault="00C63262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</w:t>
            </w:r>
            <w:proofErr w:type="spellStart"/>
            <w:r w:rsidR="00227848">
              <w:rPr>
                <w:b/>
                <w:bCs/>
              </w:rPr>
              <w:t>NumeArendator</w:t>
            </w:r>
            <w:proofErr w:type="spellEnd"/>
            <w:r>
              <w:rPr>
                <w:b/>
                <w:bCs/>
              </w:rPr>
              <w:t>]</w:t>
            </w:r>
          </w:p>
          <w:p w14:paraId="4F782685" w14:textId="3D5787BA" w:rsidR="00FE14CE" w:rsidRPr="00044152" w:rsidRDefault="00FE14CE" w:rsidP="00FE14C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[NumeArendator2]</w:t>
            </w:r>
          </w:p>
          <w:p w14:paraId="7504BBC7" w14:textId="57BED6A6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[NumeArendator3]</w:t>
            </w:r>
          </w:p>
          <w:p w14:paraId="49E2B940" w14:textId="06FFD50B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[NumeArendator4]</w:t>
            </w:r>
          </w:p>
          <w:p w14:paraId="1F9CC7D0" w14:textId="5B42B57E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[NumeArendator5]</w:t>
            </w:r>
          </w:p>
          <w:p w14:paraId="4BC3E4FD" w14:textId="2BD0B9B6" w:rsidR="00880A91" w:rsidRDefault="00880A91" w:rsidP="00880A91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0314526" w14:textId="78A37262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769" w:type="dxa"/>
          </w:tcPr>
          <w:p w14:paraId="24C35A9E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5781E8F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proofErr w:type="spellStart"/>
            <w:r w:rsidRPr="00A43635">
              <w:rPr>
                <w:rFonts w:asciiTheme="minorHAnsi" w:hAnsiTheme="minorHAnsi" w:cstheme="minorHAnsi"/>
                <w:b/>
                <w:bCs/>
              </w:rPr>
              <w:t>NumeFirma</w:t>
            </w:r>
            <w:proofErr w:type="spellEnd"/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  <w:p w14:paraId="1C3958E0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sz w:val="20"/>
                <w:szCs w:val="20"/>
              </w:rPr>
              <w:t>[</w:t>
            </w:r>
            <w:proofErr w:type="spellStart"/>
            <w:r w:rsidRPr="00A43635">
              <w:rPr>
                <w:rFonts w:ascii="Times New Roman" w:hAnsi="Times New Roman"/>
                <w:sz w:val="20"/>
                <w:szCs w:val="20"/>
              </w:rPr>
              <w:t>FunctieAdministrator</w:t>
            </w:r>
            <w:proofErr w:type="spellEnd"/>
            <w:r w:rsidRPr="00A43635">
              <w:rPr>
                <w:rFonts w:ascii="Times New Roman" w:hAnsi="Times New Roman"/>
                <w:sz w:val="20"/>
                <w:szCs w:val="20"/>
              </w:rPr>
              <w:t>]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A39DC31" w14:textId="7CDAD9BD" w:rsidR="00D8646D" w:rsidRPr="00044152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Administrator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</w:tc>
      </w:tr>
      <w:tr w:rsidR="00D8646D" w:rsidRPr="00044152" w14:paraId="76323E84" w14:textId="77777777" w:rsidTr="00880A91">
        <w:tc>
          <w:tcPr>
            <w:tcW w:w="5529" w:type="dxa"/>
          </w:tcPr>
          <w:p w14:paraId="52114360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B529E33" w14:textId="28AD5FA3" w:rsidR="00D8646D" w:rsidRPr="00044152" w:rsidRDefault="00313E47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[INREGISTRAT_LA</w:t>
            </w:r>
            <w:r w:rsidR="00E27BE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]</w:t>
            </w:r>
          </w:p>
          <w:p w14:paraId="2B8C130C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7C38B6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Jude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t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ul C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l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ra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</w:p>
          <w:p w14:paraId="63C7B24D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F10238A" w14:textId="57F6B7B6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Nr. </w:t>
            </w:r>
            <w:r w:rsidR="00193428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nregistrare___________/_____/_____/</w:t>
            </w:r>
            <w:r w:rsidR="000F4791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_____</w:t>
            </w:r>
          </w:p>
          <w:p w14:paraId="293050BB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D95E97B" w14:textId="0AEEDA4C" w:rsidR="00D8646D" w:rsidRPr="00044152" w:rsidRDefault="00313E47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[</w:t>
            </w:r>
            <w:r w:rsidR="00D8646D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SECRETAR</w:t>
            </w: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]</w:t>
            </w:r>
          </w:p>
        </w:tc>
        <w:tc>
          <w:tcPr>
            <w:tcW w:w="4769" w:type="dxa"/>
          </w:tcPr>
          <w:p w14:paraId="3B2ADB7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</w:tr>
    </w:tbl>
    <w:p w14:paraId="25585E50" w14:textId="77777777" w:rsidR="00673B4C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</w:p>
    <w:p w14:paraId="5270D63B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D811A57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EE5E421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3110F46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6E5D96E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E7A760B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C1EB7E9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932731A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32123C1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A645CB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500E560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68DB42E" w14:textId="77777777" w:rsidR="00673B4C" w:rsidRDefault="00673B4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93712DB" w14:textId="77777777" w:rsidR="00673B4C" w:rsidRDefault="00673B4C" w:rsidP="00673B4C">
      <w:pPr>
        <w:pStyle w:val="NormalWeb"/>
        <w:spacing w:before="0" w:beforeAutospacing="0" w:after="0" w:afterAutospacing="0"/>
        <w:jc w:val="center"/>
        <w:rPr>
          <w:sz w:val="28"/>
          <w:szCs w:val="28"/>
          <w:lang w:val="ro-RO"/>
        </w:rPr>
      </w:pPr>
    </w:p>
    <w:p w14:paraId="4900F49F" w14:textId="77777777" w:rsidR="00DB7786" w:rsidRDefault="00DB7786" w:rsidP="00673B4C">
      <w:pPr>
        <w:pStyle w:val="NormalWeb"/>
        <w:spacing w:before="0" w:beforeAutospacing="0" w:after="0" w:afterAutospacing="0"/>
        <w:jc w:val="center"/>
        <w:rPr>
          <w:sz w:val="28"/>
          <w:szCs w:val="28"/>
          <w:lang w:val="ro-RO"/>
        </w:rPr>
      </w:pPr>
    </w:p>
    <w:p w14:paraId="7BDA292C" w14:textId="77777777" w:rsidR="00DB7786" w:rsidRDefault="00DB7786" w:rsidP="00673B4C">
      <w:pPr>
        <w:pStyle w:val="NormalWeb"/>
        <w:spacing w:before="0" w:beforeAutospacing="0" w:after="0" w:afterAutospacing="0"/>
        <w:jc w:val="center"/>
        <w:rPr>
          <w:sz w:val="28"/>
          <w:szCs w:val="28"/>
          <w:lang w:val="ro-RO"/>
        </w:rPr>
      </w:pPr>
    </w:p>
    <w:p w14:paraId="20DB1A5A" w14:textId="71D5E24F" w:rsidR="00673B4C" w:rsidRDefault="00673B4C" w:rsidP="00673B4C">
      <w:pPr>
        <w:pStyle w:val="NormalWeb"/>
        <w:spacing w:before="0" w:beforeAutospacing="0" w:after="0" w:afterAutospacing="0"/>
        <w:rPr>
          <w:sz w:val="28"/>
          <w:szCs w:val="28"/>
          <w:lang w:val="ro-RO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5EB4BA" wp14:editId="5E7962F3">
                <wp:simplePos x="0" y="0"/>
                <wp:positionH relativeFrom="column">
                  <wp:posOffset>813435</wp:posOffset>
                </wp:positionH>
                <wp:positionV relativeFrom="paragraph">
                  <wp:posOffset>106045</wp:posOffset>
                </wp:positionV>
                <wp:extent cx="3895090" cy="323850"/>
                <wp:effectExtent l="0" t="0" r="635" b="0"/>
                <wp:wrapNone/>
                <wp:docPr id="143521102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5090" cy="323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AF9A55" w14:textId="0B724AA1" w:rsidR="00673B4C" w:rsidRPr="00B52AED" w:rsidRDefault="00673B4C" w:rsidP="00673B4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[</w:t>
                            </w:r>
                            <w:r w:rsidR="00FB3783" w:rsidRPr="00FB378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NUMEFIRMA</w:t>
                            </w: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5EB4B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64.05pt;margin-top:8.35pt;width:306.7pt;height:2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" stroked="f">
                <v:fill opacity="0"/>
                <v:textbox>
                  <w:txbxContent>
                    <w:p w14:paraId="6EAF9A55" w14:textId="0B724AA1" w:rsidR="00673B4C" w:rsidRPr="00B52AED" w:rsidRDefault="00673B4C" w:rsidP="00673B4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[</w:t>
                      </w:r>
                      <w:r w:rsidR="00FB3783" w:rsidRPr="00FB378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NUMEFIRMA</w:t>
                      </w: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108EAA6B" w14:textId="77777777" w:rsidR="00673B4C" w:rsidRPr="00B96578" w:rsidRDefault="00673B4C" w:rsidP="00673B4C">
      <w:pPr>
        <w:pStyle w:val="NoSpacing"/>
        <w:spacing w:line="264" w:lineRule="auto"/>
        <w:ind w:right="-1"/>
        <w:rPr>
          <w:rFonts w:ascii="Times New Roman" w:hAnsi="Times New Roman"/>
          <w:noProof/>
          <w:sz w:val="26"/>
          <w:szCs w:val="26"/>
          <w:u w:val="single"/>
        </w:rPr>
      </w:pPr>
      <w:r w:rsidRPr="00B96578">
        <w:rPr>
          <w:rFonts w:ascii="Times New Roman" w:hAnsi="Times New Roman"/>
          <w:noProof/>
          <w:sz w:val="26"/>
          <w:szCs w:val="26"/>
        </w:rPr>
        <w:t>SC/</w:t>
      </w:r>
      <w:r w:rsidRPr="00B96578">
        <w:rPr>
          <w:rFonts w:ascii="Times New Roman" w:hAnsi="Times New Roman"/>
          <w:strike/>
          <w:noProof/>
          <w:sz w:val="26"/>
          <w:szCs w:val="26"/>
        </w:rPr>
        <w:t>PFA</w:t>
      </w:r>
      <w:r w:rsidRPr="00B96578">
        <w:rPr>
          <w:rFonts w:ascii="Times New Roman" w:hAnsi="Times New Roman"/>
          <w:noProof/>
          <w:sz w:val="26"/>
          <w:szCs w:val="26"/>
        </w:rPr>
        <w:t>/</w:t>
      </w:r>
      <w:r w:rsidRPr="00B96578">
        <w:rPr>
          <w:rFonts w:ascii="Times New Roman" w:hAnsi="Times New Roman"/>
          <w:strike/>
          <w:noProof/>
          <w:sz w:val="26"/>
          <w:szCs w:val="26"/>
        </w:rPr>
        <w:t>II</w:t>
      </w:r>
      <w:r w:rsidRPr="00B96578">
        <w:rPr>
          <w:rFonts w:ascii="Times New Roman" w:hAnsi="Times New Roman"/>
          <w:noProof/>
          <w:sz w:val="26"/>
          <w:szCs w:val="26"/>
        </w:rPr>
        <w:t xml:space="preserve"> </w:t>
      </w:r>
      <w:r>
        <w:rPr>
          <w:rFonts w:ascii="Times New Roman" w:hAnsi="Times New Roman"/>
          <w:noProof/>
          <w:sz w:val="26"/>
          <w:szCs w:val="26"/>
        </w:rPr>
        <w:t>_______________________________________</w:t>
      </w:r>
    </w:p>
    <w:p w14:paraId="4C2C756E" w14:textId="02D88B2E" w:rsidR="00673B4C" w:rsidRPr="00B96578" w:rsidRDefault="00673B4C" w:rsidP="00673B4C">
      <w:pPr>
        <w:pStyle w:val="NoSpacing"/>
        <w:spacing w:line="264" w:lineRule="auto"/>
        <w:ind w:right="-1"/>
        <w:rPr>
          <w:rFonts w:ascii="Times New Roman" w:hAnsi="Times New Roman"/>
          <w:noProof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4840FF" wp14:editId="3F999AE8">
                <wp:simplePos x="0" y="0"/>
                <wp:positionH relativeFrom="column">
                  <wp:posOffset>356235</wp:posOffset>
                </wp:positionH>
                <wp:positionV relativeFrom="paragraph">
                  <wp:posOffset>111760</wp:posOffset>
                </wp:positionV>
                <wp:extent cx="2066925" cy="323850"/>
                <wp:effectExtent l="0" t="0" r="0" b="0"/>
                <wp:wrapNone/>
                <wp:docPr id="42804208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323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E45791" w14:textId="41421298" w:rsidR="00673B4C" w:rsidRPr="00DB7786" w:rsidRDefault="00673B4C" w:rsidP="00673B4C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[C</w:t>
                            </w:r>
                            <w:r w:rsidR="00FB378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IF</w:t>
                            </w: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4840FF" id="Text Box 8" o:spid="_x0000_s1027" type="#_x0000_t202" style="position:absolute;margin-left:28.05pt;margin-top:8.8pt;width:162.75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" stroked="f">
                <v:fill opacity="0"/>
                <v:textbox>
                  <w:txbxContent>
                    <w:p w14:paraId="36E45791" w14:textId="41421298" w:rsidR="00673B4C" w:rsidRPr="00DB7786" w:rsidRDefault="00673B4C" w:rsidP="00673B4C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[C</w:t>
                      </w:r>
                      <w:r w:rsidR="00FB378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IF</w:t>
                      </w: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60A1DD64" w14:textId="77777777" w:rsidR="00673B4C" w:rsidRPr="00B96578" w:rsidRDefault="00673B4C" w:rsidP="00673B4C">
      <w:pPr>
        <w:pStyle w:val="NoSpacing"/>
        <w:spacing w:line="264" w:lineRule="auto"/>
        <w:ind w:right="-1"/>
        <w:rPr>
          <w:rFonts w:ascii="Times New Roman" w:hAnsi="Times New Roman"/>
          <w:noProof/>
          <w:sz w:val="26"/>
          <w:szCs w:val="26"/>
          <w:u w:val="single"/>
        </w:rPr>
      </w:pPr>
      <w:r w:rsidRPr="00B96578">
        <w:rPr>
          <w:rFonts w:ascii="Times New Roman" w:hAnsi="Times New Roman"/>
          <w:noProof/>
          <w:sz w:val="26"/>
          <w:szCs w:val="26"/>
        </w:rPr>
        <w:t>CU</w:t>
      </w:r>
      <w:r w:rsidRPr="005024E0">
        <w:rPr>
          <w:rFonts w:ascii="Times New Roman" w:hAnsi="Times New Roman"/>
          <w:noProof/>
          <w:sz w:val="26"/>
          <w:szCs w:val="26"/>
        </w:rPr>
        <w:t>I</w:t>
      </w:r>
      <w:r w:rsidRPr="00E87215">
        <w:rPr>
          <w:rFonts w:ascii="Times New Roman" w:hAnsi="Times New Roman"/>
          <w:noProof/>
          <w:sz w:val="26"/>
          <w:szCs w:val="26"/>
        </w:rPr>
        <w:t xml:space="preserve"> __________________________</w:t>
      </w:r>
    </w:p>
    <w:p w14:paraId="3CB73CC4" w14:textId="77777777" w:rsidR="00673B4C" w:rsidRDefault="00673B4C" w:rsidP="00673B4C">
      <w:pPr>
        <w:pStyle w:val="NoSpacing"/>
        <w:spacing w:line="264" w:lineRule="auto"/>
        <w:ind w:right="-1"/>
        <w:jc w:val="center"/>
        <w:rPr>
          <w:rFonts w:ascii="Times New Roman" w:hAnsi="Times New Roman"/>
          <w:noProof/>
          <w:sz w:val="24"/>
          <w:szCs w:val="24"/>
        </w:rPr>
      </w:pPr>
    </w:p>
    <w:p w14:paraId="72592772" w14:textId="77777777" w:rsidR="00673B4C" w:rsidRPr="009C691E" w:rsidRDefault="00673B4C" w:rsidP="00673B4C">
      <w:pPr>
        <w:spacing w:line="480" w:lineRule="auto"/>
        <w:rPr>
          <w:sz w:val="16"/>
          <w:szCs w:val="16"/>
          <w:lang w:val="pt-BR"/>
        </w:rPr>
      </w:pPr>
    </w:p>
    <w:p w14:paraId="6981EDB7" w14:textId="77777777" w:rsidR="00DB7786" w:rsidRPr="00DB7786" w:rsidRDefault="00DB7786" w:rsidP="00DB7786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DB7786">
        <w:rPr>
          <w:rFonts w:ascii="Times New Roman" w:hAnsi="Times New Roman"/>
          <w:color w:val="000000"/>
          <w:sz w:val="26"/>
          <w:szCs w:val="26"/>
        </w:rPr>
        <w:t>C</w:t>
      </w:r>
      <w:r w:rsidRPr="00DB7786">
        <w:rPr>
          <w:rFonts w:ascii="Times New Roman" w:hAnsi="Times New Roman"/>
          <w:color w:val="000000"/>
          <w:sz w:val="26"/>
          <w:szCs w:val="26"/>
          <w:lang w:val="ro-RO"/>
        </w:rPr>
        <w:t>Ă</w:t>
      </w:r>
      <w:r w:rsidRPr="00DB7786">
        <w:rPr>
          <w:rFonts w:ascii="Times New Roman" w:hAnsi="Times New Roman"/>
          <w:color w:val="000000"/>
          <w:sz w:val="26"/>
          <w:szCs w:val="26"/>
        </w:rPr>
        <w:t>TRE,</w:t>
      </w:r>
    </w:p>
    <w:p w14:paraId="1C6B5CA2" w14:textId="77777777" w:rsidR="00673B4C" w:rsidRPr="00DB7786" w:rsidRDefault="00673B4C" w:rsidP="00DB7786">
      <w:pPr>
        <w:spacing w:after="0"/>
        <w:rPr>
          <w:rFonts w:ascii="Times New Roman" w:hAnsi="Times New Roman"/>
          <w:b/>
          <w:color w:val="000000"/>
          <w:sz w:val="26"/>
          <w:szCs w:val="26"/>
        </w:rPr>
      </w:pPr>
      <w:r w:rsidRPr="00DB7786">
        <w:rPr>
          <w:rFonts w:ascii="Times New Roman" w:hAnsi="Times New Roman"/>
          <w:b/>
          <w:color w:val="000000"/>
          <w:sz w:val="26"/>
          <w:szCs w:val="26"/>
        </w:rPr>
        <w:t xml:space="preserve">             PRIMĂRIA COMUNEI M</w:t>
      </w:r>
      <w:hyperlink r:id="rId6" w:history="1">
        <w:r w:rsidRPr="00DB7786">
          <w:rPr>
            <w:rFonts w:ascii="Times New Roman" w:hAnsi="Times New Roman"/>
            <w:b/>
            <w:bCs/>
            <w:color w:val="000000"/>
            <w:sz w:val="26"/>
            <w:szCs w:val="26"/>
            <w:shd w:val="clear" w:color="auto" w:fill="FFFFFF"/>
          </w:rPr>
          <w:t>Â</w:t>
        </w:r>
      </w:hyperlink>
      <w:hyperlink r:id="rId7" w:history="1"/>
      <w:r w:rsidRPr="00DB7786">
        <w:rPr>
          <w:rFonts w:ascii="Times New Roman" w:hAnsi="Times New Roman"/>
          <w:b/>
          <w:color w:val="000000"/>
          <w:sz w:val="26"/>
          <w:szCs w:val="26"/>
        </w:rPr>
        <w:t>NĂSTIREA, JUDEȚUL CĂLĂRAȘI</w:t>
      </w:r>
    </w:p>
    <w:p w14:paraId="5DCD7FBA" w14:textId="07E822FB" w:rsidR="00673B4C" w:rsidRPr="007F352D" w:rsidRDefault="00673B4C" w:rsidP="00DB7786">
      <w:pPr>
        <w:spacing w:after="0"/>
        <w:rPr>
          <w:b/>
          <w:color w:val="000000"/>
          <w:sz w:val="28"/>
          <w:szCs w:val="28"/>
        </w:rPr>
      </w:pPr>
      <w:r w:rsidRPr="00DB7786">
        <w:rPr>
          <w:rFonts w:ascii="Times New Roman" w:hAnsi="Times New Roman"/>
          <w:b/>
          <w:color w:val="000000"/>
          <w:sz w:val="26"/>
          <w:szCs w:val="26"/>
        </w:rPr>
        <w:tab/>
        <w:t xml:space="preserve"> </w:t>
      </w:r>
      <w:r w:rsidR="00DB7786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DB7786">
        <w:rPr>
          <w:rFonts w:ascii="Times New Roman" w:hAnsi="Times New Roman"/>
          <w:b/>
          <w:color w:val="000000"/>
          <w:sz w:val="26"/>
          <w:szCs w:val="26"/>
        </w:rPr>
        <w:t>SECRETARUL COMUNEI M</w:t>
      </w:r>
      <w:hyperlink r:id="rId8" w:history="1">
        <w:r w:rsidRPr="00DB7786">
          <w:rPr>
            <w:rFonts w:ascii="Times New Roman" w:hAnsi="Times New Roman"/>
            <w:b/>
            <w:bCs/>
            <w:color w:val="000000"/>
            <w:sz w:val="26"/>
            <w:szCs w:val="26"/>
            <w:shd w:val="clear" w:color="auto" w:fill="FFFFFF"/>
          </w:rPr>
          <w:t>Â</w:t>
        </w:r>
      </w:hyperlink>
      <w:r w:rsidRPr="00DB7786">
        <w:rPr>
          <w:rFonts w:ascii="Times New Roman" w:hAnsi="Times New Roman"/>
          <w:b/>
          <w:color w:val="000000"/>
          <w:sz w:val="26"/>
          <w:szCs w:val="26"/>
        </w:rPr>
        <w:t>NĂSTIREA</w:t>
      </w:r>
    </w:p>
    <w:p w14:paraId="249021C4" w14:textId="77777777" w:rsidR="00673B4C" w:rsidRDefault="00673B4C" w:rsidP="00DB7786">
      <w:pPr>
        <w:jc w:val="both"/>
        <w:rPr>
          <w:color w:val="000000"/>
          <w:sz w:val="28"/>
          <w:szCs w:val="28"/>
        </w:rPr>
      </w:pPr>
    </w:p>
    <w:p w14:paraId="486C0FFA" w14:textId="5A58130D" w:rsidR="00673B4C" w:rsidRPr="00E330F6" w:rsidRDefault="00673B4C" w:rsidP="00673B4C">
      <w:pPr>
        <w:jc w:val="both"/>
        <w:rPr>
          <w:color w:val="000000"/>
          <w:sz w:val="36"/>
          <w:szCs w:val="36"/>
        </w:rPr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F27988" wp14:editId="4080FD50">
                <wp:simplePos x="0" y="0"/>
                <wp:positionH relativeFrom="column">
                  <wp:posOffset>2299335</wp:posOffset>
                </wp:positionH>
                <wp:positionV relativeFrom="paragraph">
                  <wp:posOffset>302895</wp:posOffset>
                </wp:positionV>
                <wp:extent cx="3895090" cy="323850"/>
                <wp:effectExtent l="0" t="0" r="635" b="0"/>
                <wp:wrapNone/>
                <wp:docPr id="118587345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5090" cy="323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E68438" w14:textId="4C41D146" w:rsidR="00673B4C" w:rsidRPr="00DB7786" w:rsidRDefault="00673B4C" w:rsidP="00673B4C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[</w:t>
                            </w:r>
                            <w:r w:rsidR="001D7C4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NUMEFIRMA</w:t>
                            </w: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F27988" id="Text Box 7" o:spid="_x0000_s1028" type="#_x0000_t202" style="position:absolute;left:0;text-align:left;margin-left:181.05pt;margin-top:23.85pt;width:306.7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" stroked="f">
                <v:fill opacity="0"/>
                <v:textbox>
                  <w:txbxContent>
                    <w:p w14:paraId="2FE68438" w14:textId="4C41D146" w:rsidR="00673B4C" w:rsidRPr="00DB7786" w:rsidRDefault="00673B4C" w:rsidP="00673B4C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[</w:t>
                      </w:r>
                      <w:r w:rsidR="001D7C4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NUMEFIRMA</w:t>
                      </w: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74ADD75D" w14:textId="77777777" w:rsidR="00673B4C" w:rsidRPr="00DB7786" w:rsidRDefault="00673B4C" w:rsidP="00DB7786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DB7786">
        <w:rPr>
          <w:rFonts w:ascii="Times New Roman" w:hAnsi="Times New Roman"/>
          <w:color w:val="000000"/>
          <w:sz w:val="28"/>
          <w:szCs w:val="28"/>
        </w:rPr>
        <w:t xml:space="preserve">Prin </w:t>
      </w:r>
      <w:proofErr w:type="spellStart"/>
      <w:r w:rsidRPr="00DB7786">
        <w:rPr>
          <w:rFonts w:ascii="Times New Roman" w:hAnsi="Times New Roman"/>
          <w:color w:val="000000"/>
          <w:sz w:val="28"/>
          <w:szCs w:val="28"/>
        </w:rPr>
        <w:t>prezenta</w:t>
      </w:r>
      <w:proofErr w:type="spellEnd"/>
      <w:r w:rsidRPr="00DB778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7786">
        <w:rPr>
          <w:rFonts w:ascii="Times New Roman" w:hAnsi="Times New Roman"/>
          <w:color w:val="000000"/>
          <w:sz w:val="28"/>
          <w:szCs w:val="28"/>
        </w:rPr>
        <w:t>vă</w:t>
      </w:r>
      <w:proofErr w:type="spellEnd"/>
      <w:r w:rsidRPr="00DB778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7786">
        <w:rPr>
          <w:rFonts w:ascii="Times New Roman" w:hAnsi="Times New Roman"/>
          <w:color w:val="000000"/>
          <w:sz w:val="28"/>
          <w:szCs w:val="28"/>
        </w:rPr>
        <w:t>comunicăm</w:t>
      </w:r>
      <w:proofErr w:type="spellEnd"/>
      <w:r w:rsidRPr="00DB778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7786">
        <w:rPr>
          <w:rFonts w:ascii="Times New Roman" w:hAnsi="Times New Roman"/>
          <w:color w:val="000000"/>
          <w:sz w:val="28"/>
          <w:szCs w:val="28"/>
        </w:rPr>
        <w:t>că</w:t>
      </w:r>
      <w:proofErr w:type="spellEnd"/>
      <w:r w:rsidRPr="00DB778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B7786">
        <w:rPr>
          <w:rFonts w:ascii="Times New Roman" w:hAnsi="Times New Roman"/>
          <w:noProof/>
          <w:sz w:val="28"/>
          <w:szCs w:val="28"/>
        </w:rPr>
        <w:t>____________________________________________</w:t>
      </w:r>
      <w:r w:rsidRPr="00DB7786">
        <w:rPr>
          <w:rFonts w:ascii="Times New Roman" w:hAnsi="Times New Roman"/>
          <w:noProof/>
          <w:sz w:val="28"/>
          <w:szCs w:val="28"/>
          <w:u w:val="single"/>
        </w:rPr>
        <w:t>,</w:t>
      </w:r>
      <w:r w:rsidRPr="00DB778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4C2BFA0E" w14:textId="156F858B" w:rsidR="00673B4C" w:rsidRPr="00DB7786" w:rsidRDefault="00673B4C" w:rsidP="00DB7786">
      <w:pPr>
        <w:spacing w:after="0"/>
        <w:jc w:val="both"/>
        <w:rPr>
          <w:rFonts w:ascii="Times New Roman" w:hAnsi="Times New Roman"/>
          <w:color w:val="000000"/>
          <w:sz w:val="18"/>
          <w:szCs w:val="18"/>
        </w:rPr>
      </w:pPr>
      <w:r w:rsidRPr="00DB7786">
        <w:rPr>
          <w:rFonts w:ascii="Times New Roman" w:hAnsi="Times New Roman"/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2D6332" wp14:editId="20F94241">
                <wp:simplePos x="0" y="0"/>
                <wp:positionH relativeFrom="column">
                  <wp:posOffset>4518660</wp:posOffset>
                </wp:positionH>
                <wp:positionV relativeFrom="paragraph">
                  <wp:posOffset>121285</wp:posOffset>
                </wp:positionV>
                <wp:extent cx="1762760" cy="236855"/>
                <wp:effectExtent l="0" t="0" r="8890" b="1270"/>
                <wp:wrapNone/>
                <wp:docPr id="119081467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760" cy="2368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7C863A" w14:textId="241D1E01" w:rsidR="00673B4C" w:rsidRPr="00B52AED" w:rsidRDefault="00673B4C" w:rsidP="00673B4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[</w:t>
                            </w: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FUNCTIE</w:t>
                            </w:r>
                            <w:r w:rsidR="001D7C4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ADMINISTRATOR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2D6332" id="Text Box 6" o:spid="_x0000_s1029" type="#_x0000_t202" style="position:absolute;left:0;text-align:left;margin-left:355.8pt;margin-top:9.55pt;width:138.8pt;height:1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" stroked="f">
                <v:fill opacity="0"/>
                <v:textbox inset="0,0,0,0">
                  <w:txbxContent>
                    <w:p w14:paraId="607C863A" w14:textId="241D1E01" w:rsidR="00673B4C" w:rsidRPr="00B52AED" w:rsidRDefault="00673B4C" w:rsidP="00673B4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[</w:t>
                      </w: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FUNCTIE</w:t>
                      </w:r>
                      <w:r w:rsidR="001D7C4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ADMINISTRATOR</w:t>
                      </w:r>
                      <w:r>
                        <w:rPr>
                          <w:sz w:val="28"/>
                          <w:szCs w:val="28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DB7786">
        <w:rPr>
          <w:rFonts w:ascii="Times New Roman" w:hAnsi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435AB1" wp14:editId="30A2FE62">
                <wp:simplePos x="0" y="0"/>
                <wp:positionH relativeFrom="column">
                  <wp:posOffset>1356360</wp:posOffset>
                </wp:positionH>
                <wp:positionV relativeFrom="paragraph">
                  <wp:posOffset>121285</wp:posOffset>
                </wp:positionV>
                <wp:extent cx="2057400" cy="236855"/>
                <wp:effectExtent l="0" t="0" r="0" b="1270"/>
                <wp:wrapNone/>
                <wp:docPr id="176802424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2368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682F54" w14:textId="651E689D" w:rsidR="00673B4C" w:rsidRPr="00DB7786" w:rsidRDefault="00673B4C" w:rsidP="00673B4C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[</w:t>
                            </w:r>
                            <w:r w:rsidR="001D7C4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ADMINISTRATOR</w:t>
                            </w: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435AB1" id="Text Box 5" o:spid="_x0000_s1030" type="#_x0000_t202" style="position:absolute;left:0;text-align:left;margin-left:106.8pt;margin-top:9.55pt;width:162pt;height:1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" stroked="f">
                <v:fill opacity="0"/>
                <v:textbox inset="0,0,0,0">
                  <w:txbxContent>
                    <w:p w14:paraId="52682F54" w14:textId="651E689D" w:rsidR="00673B4C" w:rsidRPr="00DB7786" w:rsidRDefault="00673B4C" w:rsidP="00673B4C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[</w:t>
                      </w:r>
                      <w:r w:rsidR="001D7C4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ADMINISTRATOR</w:t>
                      </w: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4E24BAE2" w14:textId="77777777" w:rsidR="00673B4C" w:rsidRPr="00DB7786" w:rsidRDefault="00673B4C" w:rsidP="00DB7786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DB7786">
        <w:rPr>
          <w:rFonts w:ascii="Times New Roman" w:hAnsi="Times New Roman"/>
          <w:color w:val="000000"/>
          <w:sz w:val="28"/>
          <w:szCs w:val="28"/>
        </w:rPr>
        <w:t>reprezentată</w:t>
      </w:r>
      <w:proofErr w:type="spellEnd"/>
      <w:r w:rsidRPr="00DB7786"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 w:rsidRPr="00DB7786">
        <w:rPr>
          <w:rFonts w:ascii="Times New Roman" w:hAnsi="Times New Roman"/>
          <w:color w:val="000000"/>
          <w:sz w:val="28"/>
          <w:szCs w:val="28"/>
        </w:rPr>
        <w:t>prin</w:t>
      </w:r>
      <w:proofErr w:type="spellEnd"/>
      <w:r w:rsidRPr="00DB7786">
        <w:rPr>
          <w:rFonts w:ascii="Times New Roman" w:hAnsi="Times New Roman"/>
          <w:color w:val="000000"/>
          <w:sz w:val="28"/>
          <w:szCs w:val="28"/>
        </w:rPr>
        <w:t xml:space="preserve"> ________________________, </w:t>
      </w:r>
      <w:proofErr w:type="spellStart"/>
      <w:r w:rsidRPr="00DB7786">
        <w:rPr>
          <w:rFonts w:ascii="Times New Roman" w:hAnsi="Times New Roman"/>
          <w:color w:val="000000"/>
          <w:sz w:val="28"/>
          <w:szCs w:val="28"/>
        </w:rPr>
        <w:t>în</w:t>
      </w:r>
      <w:proofErr w:type="spellEnd"/>
      <w:r w:rsidRPr="00DB778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7786">
        <w:rPr>
          <w:rFonts w:ascii="Times New Roman" w:hAnsi="Times New Roman"/>
          <w:color w:val="000000"/>
          <w:sz w:val="28"/>
          <w:szCs w:val="28"/>
        </w:rPr>
        <w:t>calitate</w:t>
      </w:r>
      <w:proofErr w:type="spellEnd"/>
      <w:r w:rsidRPr="00DB7786">
        <w:rPr>
          <w:rFonts w:ascii="Times New Roman" w:hAnsi="Times New Roman"/>
          <w:color w:val="000000"/>
          <w:sz w:val="28"/>
          <w:szCs w:val="28"/>
        </w:rPr>
        <w:t xml:space="preserve"> de ___________________, </w:t>
      </w:r>
    </w:p>
    <w:p w14:paraId="72225B19" w14:textId="77777777" w:rsidR="00673B4C" w:rsidRPr="00DB7786" w:rsidRDefault="00673B4C" w:rsidP="00DB7786">
      <w:pPr>
        <w:spacing w:after="0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2B0DB69C" w14:textId="77777777" w:rsidR="00673B4C" w:rsidRPr="00DB7786" w:rsidRDefault="00673B4C" w:rsidP="00DB7786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DB7786">
        <w:rPr>
          <w:rFonts w:ascii="Times New Roman" w:hAnsi="Times New Roman"/>
          <w:color w:val="000000"/>
          <w:sz w:val="28"/>
          <w:szCs w:val="28"/>
        </w:rPr>
        <w:t>solicită</w:t>
      </w:r>
      <w:proofErr w:type="spellEnd"/>
      <w:r w:rsidRPr="00DB7786"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 w:rsidRPr="00DB7786">
        <w:rPr>
          <w:rFonts w:ascii="Times New Roman" w:hAnsi="Times New Roman"/>
          <w:color w:val="000000"/>
          <w:sz w:val="28"/>
          <w:szCs w:val="28"/>
        </w:rPr>
        <w:t>înregistrarea</w:t>
      </w:r>
      <w:proofErr w:type="spellEnd"/>
      <w:r w:rsidRPr="00DB7786"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 w:rsidRPr="00DB7786">
        <w:rPr>
          <w:rFonts w:ascii="Times New Roman" w:hAnsi="Times New Roman"/>
          <w:color w:val="000000"/>
          <w:sz w:val="28"/>
          <w:szCs w:val="28"/>
        </w:rPr>
        <w:t>unui</w:t>
      </w:r>
      <w:proofErr w:type="spellEnd"/>
      <w:r w:rsidRPr="00DB7786"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 w:rsidRPr="00DB7786">
        <w:rPr>
          <w:rFonts w:ascii="Times New Roman" w:hAnsi="Times New Roman"/>
          <w:color w:val="000000"/>
          <w:sz w:val="28"/>
          <w:szCs w:val="28"/>
        </w:rPr>
        <w:t>număr</w:t>
      </w:r>
      <w:proofErr w:type="spellEnd"/>
      <w:r w:rsidRPr="00DB7786">
        <w:rPr>
          <w:rFonts w:ascii="Times New Roman" w:hAnsi="Times New Roman"/>
          <w:color w:val="000000"/>
          <w:sz w:val="28"/>
          <w:szCs w:val="28"/>
        </w:rPr>
        <w:t xml:space="preserve">  de  </w:t>
      </w:r>
      <w:r w:rsidRPr="00DB7786">
        <w:rPr>
          <w:rFonts w:ascii="Times New Roman" w:hAnsi="Times New Roman"/>
          <w:color w:val="000000"/>
          <w:sz w:val="28"/>
          <w:szCs w:val="28"/>
          <w:u w:val="single"/>
        </w:rPr>
        <w:t xml:space="preserve">     1      </w:t>
      </w:r>
      <w:r w:rsidRPr="00DB7786">
        <w:rPr>
          <w:rFonts w:ascii="Times New Roman" w:hAnsi="Times New Roman"/>
          <w:color w:val="000000"/>
          <w:sz w:val="28"/>
          <w:szCs w:val="28"/>
        </w:rPr>
        <w:t xml:space="preserve">   </w:t>
      </w:r>
      <w:proofErr w:type="spellStart"/>
      <w:r w:rsidRPr="00DB7786">
        <w:rPr>
          <w:rFonts w:ascii="Times New Roman" w:hAnsi="Times New Roman"/>
          <w:color w:val="000000"/>
          <w:sz w:val="28"/>
          <w:szCs w:val="28"/>
        </w:rPr>
        <w:t>contracte</w:t>
      </w:r>
      <w:proofErr w:type="spellEnd"/>
      <w:r w:rsidRPr="00DB7786">
        <w:rPr>
          <w:rFonts w:ascii="Times New Roman" w:hAnsi="Times New Roman"/>
          <w:color w:val="000000"/>
          <w:sz w:val="28"/>
          <w:szCs w:val="28"/>
        </w:rPr>
        <w:t xml:space="preserve">   de   </w:t>
      </w:r>
      <w:proofErr w:type="spellStart"/>
      <w:r w:rsidRPr="00DB7786">
        <w:rPr>
          <w:rFonts w:ascii="Times New Roman" w:hAnsi="Times New Roman"/>
          <w:color w:val="000000"/>
          <w:sz w:val="28"/>
          <w:szCs w:val="28"/>
        </w:rPr>
        <w:t>arendare</w:t>
      </w:r>
      <w:proofErr w:type="spellEnd"/>
      <w:r w:rsidRPr="00DB7786">
        <w:rPr>
          <w:rFonts w:ascii="Times New Roman" w:hAnsi="Times New Roman"/>
          <w:color w:val="000000"/>
          <w:sz w:val="28"/>
          <w:szCs w:val="28"/>
        </w:rPr>
        <w:t xml:space="preserve">  a  </w:t>
      </w:r>
      <w:proofErr w:type="spellStart"/>
      <w:r w:rsidRPr="00DB7786">
        <w:rPr>
          <w:rFonts w:ascii="Times New Roman" w:hAnsi="Times New Roman"/>
          <w:color w:val="000000"/>
          <w:sz w:val="28"/>
          <w:szCs w:val="28"/>
        </w:rPr>
        <w:t>următorilor</w:t>
      </w:r>
      <w:proofErr w:type="spellEnd"/>
    </w:p>
    <w:p w14:paraId="48234122" w14:textId="77777777" w:rsidR="00673B4C" w:rsidRPr="00DB7786" w:rsidRDefault="00673B4C" w:rsidP="00DB7786">
      <w:pPr>
        <w:spacing w:after="0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0B86939D" w14:textId="77777777" w:rsidR="00673B4C" w:rsidRPr="00DB7786" w:rsidRDefault="00673B4C" w:rsidP="00DB7786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DB7786">
        <w:rPr>
          <w:rFonts w:ascii="Times New Roman" w:hAnsi="Times New Roman"/>
          <w:color w:val="000000"/>
          <w:sz w:val="28"/>
          <w:szCs w:val="28"/>
        </w:rPr>
        <w:t>proprietari</w:t>
      </w:r>
      <w:proofErr w:type="spellEnd"/>
      <w:r w:rsidRPr="00DB7786">
        <w:rPr>
          <w:rFonts w:ascii="Times New Roman" w:hAnsi="Times New Roman"/>
          <w:color w:val="000000"/>
          <w:sz w:val="28"/>
          <w:szCs w:val="28"/>
        </w:rPr>
        <w:t xml:space="preserve"> / </w:t>
      </w:r>
      <w:proofErr w:type="spellStart"/>
      <w:r w:rsidRPr="00DB7786">
        <w:rPr>
          <w:rFonts w:ascii="Times New Roman" w:hAnsi="Times New Roman"/>
          <w:color w:val="000000"/>
          <w:sz w:val="28"/>
          <w:szCs w:val="28"/>
        </w:rPr>
        <w:t>utilizatori</w:t>
      </w:r>
      <w:proofErr w:type="spellEnd"/>
      <w:r w:rsidRPr="00DB7786">
        <w:rPr>
          <w:rFonts w:ascii="Times New Roman" w:hAnsi="Times New Roman"/>
          <w:color w:val="000000"/>
          <w:sz w:val="28"/>
          <w:szCs w:val="28"/>
        </w:rPr>
        <w:t xml:space="preserve"> de </w:t>
      </w:r>
      <w:proofErr w:type="spellStart"/>
      <w:r w:rsidRPr="00DB7786">
        <w:rPr>
          <w:rFonts w:ascii="Times New Roman" w:hAnsi="Times New Roman"/>
          <w:color w:val="000000"/>
          <w:sz w:val="28"/>
          <w:szCs w:val="28"/>
        </w:rPr>
        <w:t>teren</w:t>
      </w:r>
      <w:proofErr w:type="spellEnd"/>
      <w:r w:rsidRPr="00DB7786">
        <w:rPr>
          <w:rFonts w:ascii="Times New Roman" w:hAnsi="Times New Roman"/>
          <w:color w:val="000000"/>
          <w:sz w:val="28"/>
          <w:szCs w:val="28"/>
        </w:rPr>
        <w:t xml:space="preserve"> :</w:t>
      </w:r>
    </w:p>
    <w:p w14:paraId="44D9B4D8" w14:textId="2493177C" w:rsidR="00673B4C" w:rsidRPr="00DB7786" w:rsidRDefault="00B54AC8" w:rsidP="00673B4C">
      <w:pPr>
        <w:jc w:val="both"/>
        <w:rPr>
          <w:rFonts w:ascii="Times New Roman" w:hAnsi="Times New Roman"/>
          <w:color w:val="000000"/>
          <w:sz w:val="18"/>
          <w:szCs w:val="18"/>
        </w:rPr>
      </w:pPr>
      <w:r w:rsidRPr="00DB7786">
        <w:rPr>
          <w:rFonts w:ascii="Times New Roman" w:hAnsi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FB16DD" wp14:editId="6D820565">
                <wp:simplePos x="0" y="0"/>
                <wp:positionH relativeFrom="column">
                  <wp:posOffset>4050030</wp:posOffset>
                </wp:positionH>
                <wp:positionV relativeFrom="paragraph">
                  <wp:posOffset>199390</wp:posOffset>
                </wp:positionV>
                <wp:extent cx="1066800" cy="236855"/>
                <wp:effectExtent l="7620" t="0" r="1905" b="1270"/>
                <wp:wrapNone/>
                <wp:docPr id="116405139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2368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FEFA24" w14:textId="78FA5E27" w:rsidR="00673B4C" w:rsidRDefault="00673B4C" w:rsidP="00673B4C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[</w:t>
                            </w:r>
                            <w:r w:rsidR="001D7C4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SUPRAFT]</w:t>
                            </w:r>
                          </w:p>
                          <w:p w14:paraId="1B01F946" w14:textId="77777777" w:rsidR="001D7C47" w:rsidRPr="00B52AED" w:rsidRDefault="001D7C47" w:rsidP="00673B4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FB16DD" id="Text Box 4" o:spid="_x0000_s1031" type="#_x0000_t202" style="position:absolute;left:0;text-align:left;margin-left:318.9pt;margin-top:15.7pt;width:84pt;height:18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" stroked="f">
                <v:fill opacity="0"/>
                <v:textbox inset="0,0,.5mm,0">
                  <w:txbxContent>
                    <w:p w14:paraId="6AFEFA24" w14:textId="78FA5E27" w:rsidR="00673B4C" w:rsidRDefault="00673B4C" w:rsidP="00673B4C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[</w:t>
                      </w:r>
                      <w:r w:rsidR="001D7C4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SUPRAFT]</w:t>
                      </w:r>
                    </w:p>
                    <w:p w14:paraId="1B01F946" w14:textId="77777777" w:rsidR="001D7C47" w:rsidRPr="00B52AED" w:rsidRDefault="001D7C47" w:rsidP="00673B4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B7786">
        <w:rPr>
          <w:rFonts w:ascii="Times New Roman" w:hAnsi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A8D89A" wp14:editId="3AA48F87">
                <wp:simplePos x="0" y="0"/>
                <wp:positionH relativeFrom="column">
                  <wp:posOffset>356235</wp:posOffset>
                </wp:positionH>
                <wp:positionV relativeFrom="paragraph">
                  <wp:posOffset>189865</wp:posOffset>
                </wp:positionV>
                <wp:extent cx="2876550" cy="236855"/>
                <wp:effectExtent l="0" t="0" r="0" b="1270"/>
                <wp:wrapNone/>
                <wp:docPr id="173764912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2368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F696F4" w14:textId="5E8157F1" w:rsidR="00673B4C" w:rsidRPr="00B52AED" w:rsidRDefault="00673B4C" w:rsidP="00673B4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[</w:t>
                            </w: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NUME</w:t>
                            </w:r>
                            <w:r w:rsidR="00726DD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ARENDATOR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5400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A8D89A" id="Text Box 3" o:spid="_x0000_s1032" type="#_x0000_t202" style="position:absolute;left:0;text-align:left;margin-left:28.05pt;margin-top:14.95pt;width:226.5pt;height:18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" stroked="f">
                <v:fill opacity="0"/>
                <v:textbox inset="1.5mm,0,,0">
                  <w:txbxContent>
                    <w:p w14:paraId="6EF696F4" w14:textId="5E8157F1" w:rsidR="00673B4C" w:rsidRPr="00B52AED" w:rsidRDefault="00673B4C" w:rsidP="00673B4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[</w:t>
                      </w: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NUME</w:t>
                      </w:r>
                      <w:r w:rsidR="00726DD9">
                        <w:rPr>
                          <w:rFonts w:ascii="Times New Roman" w:hAnsi="Times New Roman"/>
                          <w:sz w:val="28"/>
                          <w:szCs w:val="28"/>
                        </w:rPr>
                        <w:t>ARENDATOR</w:t>
                      </w:r>
                      <w:r>
                        <w:rPr>
                          <w:sz w:val="28"/>
                          <w:szCs w:val="28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6EFB8EE5" w14:textId="77777777" w:rsidR="00673B4C" w:rsidRPr="00DB7786" w:rsidRDefault="00673B4C" w:rsidP="00673B4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7786">
        <w:rPr>
          <w:rFonts w:ascii="Times New Roman" w:hAnsi="Times New Roman"/>
          <w:color w:val="000000"/>
          <w:sz w:val="28"/>
          <w:szCs w:val="28"/>
        </w:rPr>
        <w:t xml:space="preserve">_________________________________ </w:t>
      </w:r>
      <w:proofErr w:type="spellStart"/>
      <w:r w:rsidRPr="00DB7786">
        <w:rPr>
          <w:rFonts w:ascii="Times New Roman" w:hAnsi="Times New Roman"/>
          <w:color w:val="000000"/>
          <w:sz w:val="28"/>
          <w:szCs w:val="28"/>
        </w:rPr>
        <w:t>suprafața</w:t>
      </w:r>
      <w:proofErr w:type="spellEnd"/>
      <w:r w:rsidRPr="00DB7786">
        <w:rPr>
          <w:rFonts w:ascii="Times New Roman" w:hAnsi="Times New Roman"/>
          <w:color w:val="000000"/>
          <w:sz w:val="28"/>
          <w:szCs w:val="28"/>
        </w:rPr>
        <w:t xml:space="preserve"> _____________ ha;</w:t>
      </w:r>
    </w:p>
    <w:p w14:paraId="43A5CB85" w14:textId="77777777" w:rsidR="00673B4C" w:rsidRPr="00DB7786" w:rsidRDefault="00673B4C" w:rsidP="00673B4C">
      <w:pPr>
        <w:pStyle w:val="ListParagraph"/>
        <w:ind w:left="495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4A7D8F8C" w14:textId="77777777" w:rsidR="00673B4C" w:rsidRPr="00DB7786" w:rsidRDefault="00673B4C" w:rsidP="00673B4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7786">
        <w:rPr>
          <w:rFonts w:ascii="Times New Roman" w:hAnsi="Times New Roman"/>
          <w:color w:val="000000"/>
          <w:sz w:val="28"/>
          <w:szCs w:val="28"/>
        </w:rPr>
        <w:t xml:space="preserve">_________________________________ </w:t>
      </w:r>
      <w:proofErr w:type="spellStart"/>
      <w:r w:rsidRPr="00DB7786">
        <w:rPr>
          <w:rFonts w:ascii="Times New Roman" w:hAnsi="Times New Roman"/>
          <w:color w:val="000000"/>
          <w:sz w:val="28"/>
          <w:szCs w:val="28"/>
        </w:rPr>
        <w:t>suprafața</w:t>
      </w:r>
      <w:proofErr w:type="spellEnd"/>
      <w:r w:rsidRPr="00DB7786">
        <w:rPr>
          <w:rFonts w:ascii="Times New Roman" w:hAnsi="Times New Roman"/>
          <w:color w:val="000000"/>
          <w:sz w:val="28"/>
          <w:szCs w:val="28"/>
        </w:rPr>
        <w:t xml:space="preserve"> _____________ ha;</w:t>
      </w:r>
    </w:p>
    <w:p w14:paraId="4DF8CCB8" w14:textId="77777777" w:rsidR="00673B4C" w:rsidRPr="00DB7786" w:rsidRDefault="00673B4C" w:rsidP="00673B4C">
      <w:pPr>
        <w:pStyle w:val="ListParagraph"/>
        <w:ind w:left="495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5CD28708" w14:textId="77777777" w:rsidR="00673B4C" w:rsidRPr="00DB7786" w:rsidRDefault="00673B4C" w:rsidP="00673B4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7786">
        <w:rPr>
          <w:rFonts w:ascii="Times New Roman" w:hAnsi="Times New Roman"/>
          <w:color w:val="000000"/>
          <w:sz w:val="28"/>
          <w:szCs w:val="28"/>
        </w:rPr>
        <w:t xml:space="preserve">_________________________________ </w:t>
      </w:r>
      <w:proofErr w:type="spellStart"/>
      <w:r w:rsidRPr="00DB7786">
        <w:rPr>
          <w:rFonts w:ascii="Times New Roman" w:hAnsi="Times New Roman"/>
          <w:color w:val="000000"/>
          <w:sz w:val="28"/>
          <w:szCs w:val="28"/>
        </w:rPr>
        <w:t>suprafața</w:t>
      </w:r>
      <w:proofErr w:type="spellEnd"/>
      <w:r w:rsidRPr="00DB7786">
        <w:rPr>
          <w:rFonts w:ascii="Times New Roman" w:hAnsi="Times New Roman"/>
          <w:color w:val="000000"/>
          <w:sz w:val="28"/>
          <w:szCs w:val="28"/>
        </w:rPr>
        <w:t xml:space="preserve"> _____________ ha;</w:t>
      </w:r>
    </w:p>
    <w:p w14:paraId="13933618" w14:textId="77777777" w:rsidR="00673B4C" w:rsidRPr="00DB7786" w:rsidRDefault="00673B4C" w:rsidP="00673B4C">
      <w:pPr>
        <w:pStyle w:val="ListParagraph"/>
        <w:ind w:left="495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118EF7AF" w14:textId="77777777" w:rsidR="00673B4C" w:rsidRPr="00DB7786" w:rsidRDefault="00673B4C" w:rsidP="00673B4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7786">
        <w:rPr>
          <w:rFonts w:ascii="Times New Roman" w:hAnsi="Times New Roman"/>
          <w:color w:val="000000"/>
          <w:sz w:val="28"/>
          <w:szCs w:val="28"/>
        </w:rPr>
        <w:t xml:space="preserve">_________________________________ </w:t>
      </w:r>
      <w:proofErr w:type="spellStart"/>
      <w:r w:rsidRPr="00DB7786">
        <w:rPr>
          <w:rFonts w:ascii="Times New Roman" w:hAnsi="Times New Roman"/>
          <w:color w:val="000000"/>
          <w:sz w:val="28"/>
          <w:szCs w:val="28"/>
        </w:rPr>
        <w:t>suprafața</w:t>
      </w:r>
      <w:proofErr w:type="spellEnd"/>
      <w:r w:rsidRPr="00DB7786">
        <w:rPr>
          <w:rFonts w:ascii="Times New Roman" w:hAnsi="Times New Roman"/>
          <w:color w:val="000000"/>
          <w:sz w:val="28"/>
          <w:szCs w:val="28"/>
        </w:rPr>
        <w:t xml:space="preserve"> _____________ ha;</w:t>
      </w:r>
    </w:p>
    <w:p w14:paraId="34C0BA8F" w14:textId="77777777" w:rsidR="00673B4C" w:rsidRPr="00DB7786" w:rsidRDefault="00673B4C" w:rsidP="00673B4C">
      <w:pPr>
        <w:pStyle w:val="ListParagraph"/>
        <w:ind w:left="495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60C1CC73" w14:textId="77777777" w:rsidR="00673B4C" w:rsidRPr="00DB7786" w:rsidRDefault="00673B4C" w:rsidP="00673B4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7786">
        <w:rPr>
          <w:rFonts w:ascii="Times New Roman" w:hAnsi="Times New Roman"/>
          <w:color w:val="000000"/>
          <w:sz w:val="28"/>
          <w:szCs w:val="28"/>
        </w:rPr>
        <w:t xml:space="preserve">_________________________________ </w:t>
      </w:r>
      <w:proofErr w:type="spellStart"/>
      <w:r w:rsidRPr="00DB7786">
        <w:rPr>
          <w:rFonts w:ascii="Times New Roman" w:hAnsi="Times New Roman"/>
          <w:color w:val="000000"/>
          <w:sz w:val="28"/>
          <w:szCs w:val="28"/>
        </w:rPr>
        <w:t>suprafața</w:t>
      </w:r>
      <w:proofErr w:type="spellEnd"/>
      <w:r w:rsidRPr="00DB7786">
        <w:rPr>
          <w:rFonts w:ascii="Times New Roman" w:hAnsi="Times New Roman"/>
          <w:color w:val="000000"/>
          <w:sz w:val="28"/>
          <w:szCs w:val="28"/>
        </w:rPr>
        <w:t xml:space="preserve"> _____________ ha;</w:t>
      </w:r>
    </w:p>
    <w:p w14:paraId="05CD4314" w14:textId="77777777" w:rsidR="00673B4C" w:rsidRPr="00DB7786" w:rsidRDefault="00673B4C" w:rsidP="00673B4C">
      <w:pPr>
        <w:pStyle w:val="ListParagraph"/>
        <w:ind w:left="495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2E930DF0" w14:textId="77777777" w:rsidR="00673B4C" w:rsidRPr="00DB7786" w:rsidRDefault="00673B4C" w:rsidP="00673B4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B7786">
        <w:rPr>
          <w:rFonts w:ascii="Times New Roman" w:hAnsi="Times New Roman"/>
          <w:color w:val="000000"/>
          <w:sz w:val="28"/>
          <w:szCs w:val="28"/>
        </w:rPr>
        <w:t xml:space="preserve">_________________________________ </w:t>
      </w:r>
      <w:proofErr w:type="spellStart"/>
      <w:r w:rsidRPr="00DB7786">
        <w:rPr>
          <w:rFonts w:ascii="Times New Roman" w:hAnsi="Times New Roman"/>
          <w:color w:val="000000"/>
          <w:sz w:val="28"/>
          <w:szCs w:val="28"/>
        </w:rPr>
        <w:t>suprafața</w:t>
      </w:r>
      <w:proofErr w:type="spellEnd"/>
      <w:r w:rsidRPr="00DB7786">
        <w:rPr>
          <w:rFonts w:ascii="Times New Roman" w:hAnsi="Times New Roman"/>
          <w:color w:val="000000"/>
          <w:sz w:val="28"/>
          <w:szCs w:val="28"/>
        </w:rPr>
        <w:t xml:space="preserve"> _____________ ha;</w:t>
      </w:r>
    </w:p>
    <w:p w14:paraId="5A8A8874" w14:textId="77777777" w:rsidR="00673B4C" w:rsidRPr="00DB7786" w:rsidRDefault="00673B4C" w:rsidP="00673B4C">
      <w:pPr>
        <w:pStyle w:val="ListParagraph"/>
        <w:ind w:left="49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FA1A2EF" w14:textId="77777777" w:rsidR="00673B4C" w:rsidRPr="00DB7786" w:rsidRDefault="00673B4C" w:rsidP="00673B4C">
      <w:pPr>
        <w:pStyle w:val="NormalWeb"/>
        <w:spacing w:before="0" w:beforeAutospacing="0" w:after="0" w:afterAutospacing="0" w:line="480" w:lineRule="auto"/>
        <w:rPr>
          <w:sz w:val="32"/>
          <w:szCs w:val="32"/>
          <w:lang w:val="ro-RO"/>
        </w:rPr>
      </w:pPr>
    </w:p>
    <w:p w14:paraId="00954970" w14:textId="7B6A82CE" w:rsidR="00CD2B83" w:rsidRPr="00DB7786" w:rsidRDefault="00673B4C" w:rsidP="00DB7786">
      <w:pPr>
        <w:pStyle w:val="NormalWeb"/>
        <w:spacing w:before="0" w:beforeAutospacing="0" w:after="0" w:afterAutospacing="0" w:line="480" w:lineRule="auto"/>
        <w:ind w:left="135"/>
        <w:rPr>
          <w:sz w:val="28"/>
          <w:szCs w:val="28"/>
          <w:lang w:val="ro-RO"/>
        </w:rPr>
      </w:pPr>
      <w:r w:rsidRPr="00DB7786">
        <w:rPr>
          <w:noProof/>
          <w:sz w:val="28"/>
          <w:szCs w:val="28"/>
          <w:lang w:val="ro-R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8A6E40" wp14:editId="2B9ED255">
                <wp:simplePos x="0" y="0"/>
                <wp:positionH relativeFrom="margin">
                  <wp:align>left</wp:align>
                </wp:positionH>
                <wp:positionV relativeFrom="paragraph">
                  <wp:posOffset>414655</wp:posOffset>
                </wp:positionV>
                <wp:extent cx="1238250" cy="236855"/>
                <wp:effectExtent l="0" t="0" r="0" b="0"/>
                <wp:wrapNone/>
                <wp:docPr id="1629286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2368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66EC1C" w14:textId="77777777" w:rsidR="00673B4C" w:rsidRPr="00DB7786" w:rsidRDefault="00673B4C" w:rsidP="00673B4C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[DATA_DOC]</w:t>
                            </w:r>
                          </w:p>
                        </w:txbxContent>
                      </wps:txbx>
                      <wps:bodyPr rot="0" vert="horz" wrap="square" lIns="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8A6E40" id="Text Box 2" o:spid="_x0000_s1033" type="#_x0000_t202" style="position:absolute;left:0;text-align:left;margin-left:0;margin-top:32.65pt;width:97.5pt;height:18.65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" stroked="f">
                <v:fill opacity="0"/>
                <v:textbox inset="0,0,.5mm,0">
                  <w:txbxContent>
                    <w:p w14:paraId="6D66EC1C" w14:textId="77777777" w:rsidR="00673B4C" w:rsidRPr="00DB7786" w:rsidRDefault="00673B4C" w:rsidP="00673B4C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[DATA_DOC]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B7786">
        <w:rPr>
          <w:noProof/>
          <w:sz w:val="32"/>
          <w:szCs w:val="32"/>
          <w:lang w:val="ro-R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B47313" wp14:editId="6103AFC7">
                <wp:simplePos x="0" y="0"/>
                <wp:positionH relativeFrom="column">
                  <wp:posOffset>1832610</wp:posOffset>
                </wp:positionH>
                <wp:positionV relativeFrom="paragraph">
                  <wp:posOffset>410210</wp:posOffset>
                </wp:positionV>
                <wp:extent cx="3714750" cy="236855"/>
                <wp:effectExtent l="0" t="1270" r="0" b="0"/>
                <wp:wrapNone/>
                <wp:docPr id="54327691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0" cy="2368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23009F" w14:textId="47DF3CD3" w:rsidR="00673B4C" w:rsidRPr="00DB7786" w:rsidRDefault="00673B4C" w:rsidP="00673B4C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[</w:t>
                            </w:r>
                            <w:r w:rsidR="00726DD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NUMEFIRMA</w:t>
                            </w:r>
                            <w:r w:rsidRPr="00DB778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5400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B47313" id="Text Box 1" o:spid="_x0000_s1034" type="#_x0000_t202" style="position:absolute;left:0;text-align:left;margin-left:144.3pt;margin-top:32.3pt;width:292.5pt;height:18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" stroked="f">
                <v:fill opacity="0"/>
                <v:textbox inset="1.5mm,0,,0">
                  <w:txbxContent>
                    <w:p w14:paraId="6F23009F" w14:textId="47DF3CD3" w:rsidR="00673B4C" w:rsidRPr="00DB7786" w:rsidRDefault="00673B4C" w:rsidP="00673B4C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[</w:t>
                      </w:r>
                      <w:r w:rsidR="00726DD9">
                        <w:rPr>
                          <w:rFonts w:ascii="Times New Roman" w:hAnsi="Times New Roman"/>
                          <w:sz w:val="28"/>
                          <w:szCs w:val="28"/>
                        </w:rPr>
                        <w:t>NUMEFIRMA</w:t>
                      </w:r>
                      <w:r w:rsidRPr="00DB778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DB7786">
        <w:rPr>
          <w:sz w:val="28"/>
          <w:szCs w:val="28"/>
          <w:lang w:val="ro-RO"/>
        </w:rPr>
        <w:t xml:space="preserve">     DATA,</w:t>
      </w:r>
      <w:r w:rsidRPr="00DB7786">
        <w:rPr>
          <w:sz w:val="28"/>
          <w:szCs w:val="28"/>
          <w:lang w:val="ro-RO"/>
        </w:rPr>
        <w:tab/>
      </w:r>
      <w:r w:rsidRPr="00DB7786">
        <w:rPr>
          <w:sz w:val="28"/>
          <w:szCs w:val="28"/>
          <w:lang w:val="ro-RO"/>
        </w:rPr>
        <w:tab/>
      </w:r>
      <w:r w:rsidRPr="00DB7786">
        <w:rPr>
          <w:sz w:val="28"/>
          <w:szCs w:val="28"/>
          <w:lang w:val="ro-RO"/>
        </w:rPr>
        <w:tab/>
      </w:r>
      <w:r w:rsidRPr="00DB7786">
        <w:rPr>
          <w:sz w:val="28"/>
          <w:szCs w:val="28"/>
          <w:lang w:val="ro-RO"/>
        </w:rPr>
        <w:tab/>
      </w:r>
      <w:r w:rsidRPr="00DB7786">
        <w:rPr>
          <w:sz w:val="28"/>
          <w:szCs w:val="28"/>
          <w:lang w:val="ro-RO"/>
        </w:rPr>
        <w:tab/>
      </w:r>
      <w:r w:rsidRPr="00DB7786">
        <w:rPr>
          <w:sz w:val="28"/>
          <w:szCs w:val="28"/>
          <w:lang w:val="ro-RO"/>
        </w:rPr>
        <w:tab/>
        <w:t>ARENDAȘ,</w:t>
      </w:r>
      <w:r w:rsidR="00CD2B83" w:rsidRPr="00DB7786">
        <w:rPr>
          <w:noProof/>
          <w:sz w:val="20"/>
          <w:szCs w:val="20"/>
          <w:lang w:val="ro-RO"/>
        </w:rPr>
        <w:t xml:space="preserve"> </w:t>
      </w:r>
    </w:p>
    <w:sectPr w:rsidR="00CD2B83" w:rsidRPr="00DB7786" w:rsidSect="004B40CB">
      <w:pgSz w:w="11906" w:h="16838" w:code="9"/>
      <w:pgMar w:top="1134" w:right="991" w:bottom="1134" w:left="1134" w:header="0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5E62"/>
    <w:multiLevelType w:val="hybridMultilevel"/>
    <w:tmpl w:val="1A8CE09A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6212BB"/>
    <w:multiLevelType w:val="hybridMultilevel"/>
    <w:tmpl w:val="78C8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6F9D"/>
    <w:multiLevelType w:val="hybridMultilevel"/>
    <w:tmpl w:val="70D29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7A0E5B"/>
    <w:multiLevelType w:val="hybridMultilevel"/>
    <w:tmpl w:val="3FE6A5A0"/>
    <w:lvl w:ilvl="0" w:tplc="FDD6C782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 w15:restartNumberingAfterBreak="0">
    <w:nsid w:val="5A8C01C3"/>
    <w:multiLevelType w:val="hybridMultilevel"/>
    <w:tmpl w:val="603EA4FE"/>
    <w:lvl w:ilvl="0" w:tplc="1BBC450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961DEC"/>
    <w:multiLevelType w:val="hybridMultilevel"/>
    <w:tmpl w:val="4140AC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579998">
    <w:abstractNumId w:val="0"/>
  </w:num>
  <w:num w:numId="2" w16cid:durableId="108625487">
    <w:abstractNumId w:val="1"/>
  </w:num>
  <w:num w:numId="3" w16cid:durableId="1507137998">
    <w:abstractNumId w:val="4"/>
  </w:num>
  <w:num w:numId="4" w16cid:durableId="913321854">
    <w:abstractNumId w:val="5"/>
  </w:num>
  <w:num w:numId="5" w16cid:durableId="1269658776">
    <w:abstractNumId w:val="2"/>
  </w:num>
  <w:num w:numId="6" w16cid:durableId="1658296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F2"/>
    <w:rsid w:val="000178A4"/>
    <w:rsid w:val="00025165"/>
    <w:rsid w:val="00044152"/>
    <w:rsid w:val="000F38C1"/>
    <w:rsid w:val="000F4791"/>
    <w:rsid w:val="0010304E"/>
    <w:rsid w:val="00193428"/>
    <w:rsid w:val="001D7C47"/>
    <w:rsid w:val="002067E6"/>
    <w:rsid w:val="00227848"/>
    <w:rsid w:val="0024373B"/>
    <w:rsid w:val="00254E07"/>
    <w:rsid w:val="002D4430"/>
    <w:rsid w:val="002F5996"/>
    <w:rsid w:val="00310C15"/>
    <w:rsid w:val="00313E47"/>
    <w:rsid w:val="00314C63"/>
    <w:rsid w:val="0033537D"/>
    <w:rsid w:val="00392086"/>
    <w:rsid w:val="003A54B6"/>
    <w:rsid w:val="003B23B3"/>
    <w:rsid w:val="003E67FA"/>
    <w:rsid w:val="004B40CB"/>
    <w:rsid w:val="004C599B"/>
    <w:rsid w:val="004C67B1"/>
    <w:rsid w:val="004C7E7F"/>
    <w:rsid w:val="004E69E7"/>
    <w:rsid w:val="005012DE"/>
    <w:rsid w:val="00615B2D"/>
    <w:rsid w:val="00633E37"/>
    <w:rsid w:val="00655719"/>
    <w:rsid w:val="00673B4C"/>
    <w:rsid w:val="006812CD"/>
    <w:rsid w:val="006A7BCC"/>
    <w:rsid w:val="006C5516"/>
    <w:rsid w:val="00726DD9"/>
    <w:rsid w:val="0074653F"/>
    <w:rsid w:val="0079157B"/>
    <w:rsid w:val="00797381"/>
    <w:rsid w:val="00880A91"/>
    <w:rsid w:val="00891A16"/>
    <w:rsid w:val="008A1CBE"/>
    <w:rsid w:val="008B1029"/>
    <w:rsid w:val="00925D86"/>
    <w:rsid w:val="00955410"/>
    <w:rsid w:val="00972019"/>
    <w:rsid w:val="00983450"/>
    <w:rsid w:val="009D5C02"/>
    <w:rsid w:val="00A43635"/>
    <w:rsid w:val="00A641A1"/>
    <w:rsid w:val="00AC1811"/>
    <w:rsid w:val="00AF3C59"/>
    <w:rsid w:val="00B03DF2"/>
    <w:rsid w:val="00B16A30"/>
    <w:rsid w:val="00B25B93"/>
    <w:rsid w:val="00B47008"/>
    <w:rsid w:val="00B54AC8"/>
    <w:rsid w:val="00B92B26"/>
    <w:rsid w:val="00B935AB"/>
    <w:rsid w:val="00B94E67"/>
    <w:rsid w:val="00B96427"/>
    <w:rsid w:val="00BD6260"/>
    <w:rsid w:val="00C54580"/>
    <w:rsid w:val="00C5577A"/>
    <w:rsid w:val="00C57A45"/>
    <w:rsid w:val="00C63262"/>
    <w:rsid w:val="00CA45BB"/>
    <w:rsid w:val="00CB44A3"/>
    <w:rsid w:val="00CD2B83"/>
    <w:rsid w:val="00D51EBC"/>
    <w:rsid w:val="00D6446D"/>
    <w:rsid w:val="00D82E35"/>
    <w:rsid w:val="00D8646D"/>
    <w:rsid w:val="00DA422B"/>
    <w:rsid w:val="00DB7786"/>
    <w:rsid w:val="00DF0C72"/>
    <w:rsid w:val="00E2365C"/>
    <w:rsid w:val="00E27BE4"/>
    <w:rsid w:val="00E71F9B"/>
    <w:rsid w:val="00EA7748"/>
    <w:rsid w:val="00FB3783"/>
    <w:rsid w:val="00FE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6632B"/>
  <w15:chartTrackingRefBased/>
  <w15:docId w15:val="{0678696B-CD8E-480E-B707-A2D64C6A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D2B83"/>
    <w:rPr>
      <w:sz w:val="22"/>
      <w:szCs w:val="22"/>
      <w:lang w:val="ro-RO"/>
    </w:rPr>
  </w:style>
  <w:style w:type="paragraph" w:styleId="ListParagraph">
    <w:name w:val="List Paragraph"/>
    <w:basedOn w:val="Normal"/>
    <w:uiPriority w:val="34"/>
    <w:qFormat/>
    <w:rsid w:val="00655719"/>
    <w:pPr>
      <w:ind w:left="720"/>
      <w:contextualSpacing/>
    </w:pPr>
  </w:style>
  <w:style w:type="table" w:styleId="TableGrid">
    <w:name w:val="Table Grid"/>
    <w:basedOn w:val="TableNormal"/>
    <w:uiPriority w:val="39"/>
    <w:rsid w:val="00D8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7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7BCC"/>
    <w:rPr>
      <w:rFonts w:ascii="Segoe UI" w:hAnsi="Segoe UI" w:cs="Segoe UI"/>
      <w:sz w:val="18"/>
      <w:szCs w:val="18"/>
    </w:rPr>
  </w:style>
  <w:style w:type="character" w:customStyle="1" w:styleId="NoSpacingChar">
    <w:name w:val="No Spacing Char"/>
    <w:link w:val="NoSpacing"/>
    <w:uiPriority w:val="1"/>
    <w:rsid w:val="00392086"/>
    <w:rPr>
      <w:sz w:val="22"/>
      <w:szCs w:val="22"/>
      <w:lang w:val="ro-RO"/>
    </w:rPr>
  </w:style>
  <w:style w:type="paragraph" w:styleId="NormalWeb">
    <w:name w:val="Normal (Web)"/>
    <w:basedOn w:val="Normal"/>
    <w:rsid w:val="00673B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dbnews.ro/editorial/327-cand-si-de-ce-scriem-cu-a-in-loc-de-i" TargetMode="External"/><Relationship Id="rId3" Type="http://schemas.openxmlformats.org/officeDocument/2006/relationships/styles" Target="styles.xml"/><Relationship Id="rId7" Type="http://schemas.openxmlformats.org/officeDocument/2006/relationships/hyperlink" Target="http://bdbnews.ro/editorial/327-cand-si-de-ce-scriem-cu-a-in-loc-de-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dbnews.ro/editorial/327-cand-si-de-ce-scriem-cu-a-in-loc-de-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\contract%20de%20arenda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AFD81-A2A1-4FEB-A1F7-401E5A619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contract de arendare.dot</Template>
  <TotalTime>1223</TotalTime>
  <Pages>4</Pages>
  <Words>1785</Words>
  <Characters>10178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vicosx12</dc:creator>
  <cp:keywords/>
  <dc:description/>
  <cp:lastModifiedBy>guest</cp:lastModifiedBy>
  <cp:revision>77</cp:revision>
  <cp:lastPrinted>2018-10-18T08:12:00Z</cp:lastPrinted>
  <dcterms:created xsi:type="dcterms:W3CDTF">2018-10-18T10:51:00Z</dcterms:created>
  <dcterms:modified xsi:type="dcterms:W3CDTF">2026-05-13T14:48:00Z</dcterms:modified>
</cp:coreProperties>
</file>