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89D2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[NumeFirma]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[RegCom]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[CIF]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[Adresa]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C98F154" w14:textId="50A88EED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C5085DD" w14:textId="79661DBC" w:rsidR="003B23B3" w:rsidRDefault="003B23B3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D8FB127" w14:textId="77777777" w:rsidR="00EA7748" w:rsidRDefault="00EA7748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28B25416" w:rsidR="00AF3C59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CONTRACT DE ARENDA</w:t>
      </w:r>
      <w:r w:rsidR="000F4791">
        <w:rPr>
          <w:rFonts w:ascii="Times New Roman" w:hAnsi="Times New Roman"/>
          <w:b/>
          <w:noProof/>
          <w:sz w:val="24"/>
          <w:szCs w:val="24"/>
        </w:rPr>
        <w:t>RE</w:t>
      </w:r>
    </w:p>
    <w:p w14:paraId="010ED288" w14:textId="76028001" w:rsidR="00392086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N</w:t>
      </w:r>
      <w:r w:rsidR="00925D86">
        <w:rPr>
          <w:rFonts w:ascii="Times New Roman" w:hAnsi="Times New Roman"/>
          <w:b/>
          <w:noProof/>
          <w:sz w:val="24"/>
          <w:szCs w:val="24"/>
        </w:rPr>
        <w:t>r</w:t>
      </w:r>
      <w:r w:rsidRPr="00B41BFD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NrContract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0F4791">
        <w:rPr>
          <w:rFonts w:ascii="Times New Roman" w:hAnsi="Times New Roman"/>
          <w:b/>
          <w:bCs/>
          <w:sz w:val="24"/>
          <w:szCs w:val="24"/>
        </w:rPr>
        <w:t xml:space="preserve"> din [datacontract]</w:t>
      </w:r>
    </w:p>
    <w:p w14:paraId="114DB5CB" w14:textId="6C8C08BF" w:rsidR="002D4430" w:rsidRDefault="002D4430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53387096" w14:textId="77777777" w:rsidR="00EA7748" w:rsidRPr="00B41BFD" w:rsidRDefault="00EA7748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30AF62A1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314C63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314C63">
        <w:rPr>
          <w:rFonts w:ascii="Times New Roman" w:hAnsi="Times New Roman"/>
          <w:sz w:val="20"/>
          <w:szCs w:val="20"/>
        </w:rPr>
        <w:t>[NumeFirma]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314C63">
        <w:rPr>
          <w:rFonts w:ascii="Times New Roman" w:hAnsi="Times New Roman"/>
          <w:sz w:val="20"/>
          <w:szCs w:val="20"/>
        </w:rPr>
        <w:t>[Adresa]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314C63">
        <w:rPr>
          <w:rFonts w:ascii="Times New Roman" w:hAnsi="Times New Roman"/>
          <w:sz w:val="20"/>
          <w:szCs w:val="20"/>
        </w:rPr>
        <w:t>[CIF]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314C63">
        <w:rPr>
          <w:rFonts w:ascii="Times New Roman" w:hAnsi="Times New Roman"/>
          <w:sz w:val="20"/>
          <w:szCs w:val="20"/>
        </w:rPr>
        <w:t>[RegCom]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314C63">
        <w:rPr>
          <w:rFonts w:ascii="Times New Roman" w:hAnsi="Times New Roman"/>
          <w:sz w:val="20"/>
          <w:szCs w:val="20"/>
        </w:rPr>
        <w:t>[Administrator]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>, in calitate de ARENDAS.</w:t>
      </w:r>
    </w:p>
    <w:p w14:paraId="1879A7A4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7A2FAB98" w:rsidR="00CD2B83" w:rsidRPr="00DF0C72" w:rsidRDefault="00E71F9B" w:rsidP="009D5C02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0"/>
          <w:szCs w:val="20"/>
          <w:lang w:val="ro-RO"/>
        </w:rPr>
      </w:pPr>
      <w:r w:rsidRPr="00DF0C72">
        <w:rPr>
          <w:rFonts w:ascii="Times New Roman" w:hAnsi="Times New Roman"/>
          <w:bCs/>
          <w:sz w:val="20"/>
          <w:szCs w:val="20"/>
        </w:rPr>
        <w:t>D</w:t>
      </w:r>
      <w:r w:rsidR="00227848" w:rsidRPr="00DF0C72">
        <w:rPr>
          <w:rFonts w:ascii="Times New Roman" w:hAnsi="Times New Roman"/>
          <w:bCs/>
          <w:sz w:val="20"/>
          <w:szCs w:val="20"/>
        </w:rPr>
        <w:t>l/Dna</w:t>
      </w:r>
      <w:r w:rsidRPr="00DF0C72">
        <w:rPr>
          <w:rFonts w:ascii="Times New Roman" w:hAnsi="Times New Roman"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NumeArendator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,</w:t>
      </w:r>
      <w:bookmarkEnd w:id="0"/>
      <w:bookmarkEnd w:id="1"/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domiciliat/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891A16" w:rsidRPr="00DF0C72">
        <w:rPr>
          <w:rFonts w:ascii="Times New Roman" w:hAnsi="Times New Roman"/>
          <w:bCs/>
          <w:sz w:val="20"/>
          <w:szCs w:val="20"/>
        </w:rPr>
        <w:t>Domiciliu</w:t>
      </w:r>
      <w:r w:rsidRPr="00DF0C72">
        <w:rPr>
          <w:rFonts w:ascii="Times New Roman" w:hAnsi="Times New Roman"/>
          <w:bCs/>
          <w:sz w:val="20"/>
          <w:szCs w:val="20"/>
        </w:rPr>
        <w:t>],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CNP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CNP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, </w:t>
      </w:r>
      <w:r w:rsidR="00025165" w:rsidRPr="00DF0C72">
        <w:rPr>
          <w:rFonts w:ascii="Times New Roman" w:hAnsi="Times New Roman"/>
          <w:bCs/>
          <w:sz w:val="20"/>
          <w:szCs w:val="20"/>
        </w:rPr>
        <w:t>posesorul buletinului (c</w:t>
      </w:r>
      <w:r w:rsidR="00025165" w:rsidRPr="00DF0C72">
        <w:rPr>
          <w:rFonts w:ascii="Times New Roman" w:hAnsi="Times New Roman"/>
          <w:bCs/>
          <w:sz w:val="20"/>
          <w:szCs w:val="20"/>
          <w:lang w:val="ro-RO"/>
        </w:rPr>
        <w:t>ă</w:t>
      </w:r>
      <w:r w:rsidR="00025165" w:rsidRPr="00DF0C72">
        <w:rPr>
          <w:rFonts w:ascii="Times New Roman" w:hAnsi="Times New Roman"/>
          <w:bCs/>
          <w:sz w:val="20"/>
          <w:szCs w:val="20"/>
        </w:rPr>
        <w:t>rţii) de identitate seria [</w:t>
      </w:r>
      <w:r w:rsidR="00DA422B" w:rsidRPr="00DF0C72">
        <w:rPr>
          <w:rFonts w:ascii="Times New Roman" w:hAnsi="Times New Roman"/>
          <w:bCs/>
          <w:sz w:val="20"/>
          <w:szCs w:val="20"/>
        </w:rPr>
        <w:t>BI_Serie</w:t>
      </w:r>
      <w:r w:rsidR="00025165" w:rsidRPr="00DF0C72">
        <w:rPr>
          <w:rFonts w:ascii="Times New Roman" w:hAnsi="Times New Roman"/>
          <w:bCs/>
          <w:sz w:val="20"/>
          <w:szCs w:val="20"/>
        </w:rPr>
        <w:t>], nr. [</w:t>
      </w:r>
      <w:r w:rsidR="00DA422B" w:rsidRPr="00DF0C72">
        <w:rPr>
          <w:rFonts w:ascii="Times New Roman" w:hAnsi="Times New Roman"/>
          <w:bCs/>
          <w:sz w:val="20"/>
          <w:szCs w:val="20"/>
        </w:rPr>
        <w:t>BI_Numar</w:t>
      </w:r>
      <w:r w:rsidR="00025165" w:rsidRPr="00DF0C72">
        <w:rPr>
          <w:rFonts w:ascii="Times New Roman" w:hAnsi="Times New Roman"/>
          <w:bCs/>
          <w:sz w:val="20"/>
          <w:szCs w:val="20"/>
        </w:rPr>
        <w:t>],</w:t>
      </w:r>
      <w:r w:rsidR="004C67B1" w:rsidRPr="00DF0C72">
        <w:rPr>
          <w:rFonts w:ascii="Times New Roman" w:hAnsi="Times New Roman"/>
          <w:bCs/>
          <w:sz w:val="20"/>
          <w:szCs w:val="20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titular al dreptului de proprietate conform </w:t>
      </w:r>
      <w:r w:rsidR="00C57A45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actului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de proprietate </w:t>
      </w:r>
      <w:r w:rsidR="00227848" w:rsidRPr="00DF0C72">
        <w:rPr>
          <w:rFonts w:ascii="Times New Roman" w:hAnsi="Times New Roman"/>
          <w:bCs/>
          <w:sz w:val="20"/>
          <w:szCs w:val="20"/>
          <w:lang w:val="it-IT"/>
        </w:rPr>
        <w:t>[Act</w:t>
      </w:r>
      <w:r w:rsidR="002F5996" w:rsidRPr="00DF0C72">
        <w:rPr>
          <w:rFonts w:ascii="Times New Roman" w:hAnsi="Times New Roman"/>
          <w:bCs/>
          <w:sz w:val="20"/>
          <w:szCs w:val="20"/>
          <w:lang w:val="it-IT"/>
        </w:rPr>
        <w:t>P</w:t>
      </w:r>
      <w:r w:rsidR="00B935AB" w:rsidRPr="00DF0C72">
        <w:rPr>
          <w:rFonts w:ascii="Times New Roman" w:hAnsi="Times New Roman"/>
          <w:bCs/>
          <w:sz w:val="20"/>
          <w:szCs w:val="20"/>
          <w:lang w:val="it-IT"/>
        </w:rPr>
        <w:t>roprietate</w:t>
      </w:r>
      <w:r w:rsidR="00C57A45" w:rsidRPr="00DF0C72">
        <w:rPr>
          <w:rFonts w:ascii="Times New Roman" w:hAnsi="Times New Roman"/>
          <w:bCs/>
          <w:sz w:val="20"/>
          <w:szCs w:val="20"/>
          <w:lang w:val="it-IT"/>
        </w:rPr>
        <w:t>]</w:t>
      </w:r>
      <w:r w:rsidR="004E69E7" w:rsidRPr="00DF0C72">
        <w:rPr>
          <w:rFonts w:ascii="Times New Roman" w:hAnsi="Times New Roman"/>
          <w:bCs/>
          <w:sz w:val="20"/>
          <w:szCs w:val="20"/>
          <w:lang w:val="it-IT"/>
        </w:rPr>
        <w:t>,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 calitate de ARENDATOR.</w:t>
      </w:r>
    </w:p>
    <w:p w14:paraId="789852FD" w14:textId="5E6573C1" w:rsidR="00B94E67" w:rsidRPr="002067E6" w:rsidRDefault="00B94E67" w:rsidP="00B94E6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[</w:t>
      </w:r>
      <w:r>
        <w:rPr>
          <w:rFonts w:ascii="Courier New" w:hAnsi="Courier New" w:cs="Courier New"/>
          <w:color w:val="000000"/>
          <w:sz w:val="20"/>
          <w:szCs w:val="20"/>
        </w:rPr>
        <w:t>PROP_1A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PROP_11B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PROP_12B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PROP_13B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PROP_14B</w:t>
      </w:r>
      <w:r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2620FB90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0B6F0A3A"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[SuprafataContract]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 xml:space="preserve">] </w:t>
      </w:r>
      <w:r w:rsidR="00D6446D">
        <w:rPr>
          <w:rFonts w:ascii="Times New Roman" w:hAnsi="Times New Roman"/>
          <w:noProof/>
          <w:sz w:val="20"/>
          <w:szCs w:val="20"/>
          <w:lang w:val="ro-RO"/>
        </w:rPr>
        <w:t>j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4B26CC3" w14:textId="77777777" w:rsidR="00CA45BB" w:rsidRPr="00CA45BB" w:rsidRDefault="00CA45BB" w:rsidP="00CA45BB">
            <w:pPr>
              <w:spacing w:line="240" w:lineRule="auto"/>
              <w:rPr>
                <w:b/>
                <w:bCs/>
                <w:sz w:val="6"/>
                <w:szCs w:val="6"/>
              </w:rPr>
            </w:pPr>
          </w:p>
          <w:p w14:paraId="1BBC2DCA" w14:textId="0F002C5C" w:rsidR="00972019" w:rsidRPr="008729BD" w:rsidRDefault="00972019" w:rsidP="00CA45B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 Proprietate</w:t>
            </w:r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Vecini</w:t>
            </w:r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[VecinN6] [VecinE6] [VecinS6] [VecinV6]</w:t>
            </w:r>
          </w:p>
        </w:tc>
      </w:tr>
      <w:tr w:rsidR="00972019" w14:paraId="5A150890" w14:textId="77777777" w:rsidTr="00972019">
        <w:tc>
          <w:tcPr>
            <w:tcW w:w="2029" w:type="dxa"/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14:paraId="0AE04DCB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[VecinN7] [VecinE7] [VecinS7] [VecinV7]</w:t>
            </w:r>
          </w:p>
        </w:tc>
      </w:tr>
      <w:tr w:rsidR="004C05DB" w14:paraId="24F010ED" w14:textId="77777777" w:rsidTr="00972019">
        <w:tc>
          <w:tcPr>
            <w:tcW w:w="2029" w:type="dxa"/>
          </w:tcPr>
          <w:p w14:paraId="5C6E198B" w14:textId="673222EB" w:rsidR="004C05DB" w:rsidRDefault="004C05DB" w:rsidP="004C0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06D6C18A" w14:textId="55095730" w:rsidR="004C05DB" w:rsidRDefault="004C05DB" w:rsidP="004C0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</w:t>
            </w:r>
            <w:r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70" w:type="dxa"/>
            <w:vAlign w:val="center"/>
          </w:tcPr>
          <w:p w14:paraId="77CB8F04" w14:textId="56C7A9EB" w:rsidR="004C05DB" w:rsidRDefault="004C05DB" w:rsidP="004C05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573A7C05" w14:textId="48A4D6D0" w:rsidR="004C05DB" w:rsidRDefault="004C05DB" w:rsidP="004C05D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</w:t>
            </w:r>
            <w:r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3911" w:type="dxa"/>
          </w:tcPr>
          <w:p w14:paraId="79B4B77C" w14:textId="3AFB1C48" w:rsidR="004C05DB" w:rsidRDefault="004C05DB" w:rsidP="004C05D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4C05DB" w14:paraId="2635F51E" w14:textId="77777777" w:rsidTr="00972019">
        <w:tc>
          <w:tcPr>
            <w:tcW w:w="2029" w:type="dxa"/>
          </w:tcPr>
          <w:p w14:paraId="372921F4" w14:textId="07C6AE6D" w:rsidR="004C05DB" w:rsidRDefault="004C05DB" w:rsidP="004C0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40085978" w14:textId="7C30335E" w:rsidR="004C05DB" w:rsidRDefault="004C05DB" w:rsidP="004C0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</w:t>
            </w:r>
            <w:r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70" w:type="dxa"/>
            <w:vAlign w:val="center"/>
          </w:tcPr>
          <w:p w14:paraId="1B5D238B" w14:textId="3F7748D7" w:rsidR="004C05DB" w:rsidRDefault="004C05DB" w:rsidP="004C05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5F2941E4" w14:textId="68DD511B" w:rsidR="004C05DB" w:rsidRDefault="004C05DB" w:rsidP="004C05D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</w:t>
            </w:r>
            <w:r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3911" w:type="dxa"/>
          </w:tcPr>
          <w:p w14:paraId="4CD1C316" w14:textId="09C512D9" w:rsidR="004C05DB" w:rsidRDefault="004C05DB" w:rsidP="004C05D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4C05DB" w14:paraId="381A3925" w14:textId="77777777" w:rsidTr="00972019">
        <w:tc>
          <w:tcPr>
            <w:tcW w:w="2029" w:type="dxa"/>
          </w:tcPr>
          <w:p w14:paraId="2757BEC3" w14:textId="1F48D196" w:rsidR="004C05DB" w:rsidRDefault="004C05DB" w:rsidP="004C0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6C3E0785" w14:textId="08E2E505" w:rsidR="004C05DB" w:rsidRDefault="004C05DB" w:rsidP="004C0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</w:t>
            </w: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70" w:type="dxa"/>
            <w:vAlign w:val="center"/>
          </w:tcPr>
          <w:p w14:paraId="22B35A80" w14:textId="00A8725C" w:rsidR="004C05DB" w:rsidRDefault="004C05DB" w:rsidP="004C05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55A3AA9A" w14:textId="3580B4B7" w:rsidR="004C05DB" w:rsidRDefault="004C05DB" w:rsidP="004C05D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</w:t>
            </w: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3911" w:type="dxa"/>
          </w:tcPr>
          <w:p w14:paraId="02D4C871" w14:textId="7DAC99B9" w:rsidR="004C05DB" w:rsidRDefault="004C05DB" w:rsidP="004C05D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4C05DB" w14:paraId="6665754C" w14:textId="77777777" w:rsidTr="00972019">
        <w:tc>
          <w:tcPr>
            <w:tcW w:w="2029" w:type="dxa"/>
          </w:tcPr>
          <w:p w14:paraId="63971EB1" w14:textId="50EB7B9C" w:rsidR="004C05DB" w:rsidRDefault="004C05DB" w:rsidP="004C0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37815DF8" w14:textId="5C91536D" w:rsidR="004C05DB" w:rsidRDefault="004C05DB" w:rsidP="004C0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</w:t>
            </w:r>
            <w:r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70" w:type="dxa"/>
            <w:vAlign w:val="center"/>
          </w:tcPr>
          <w:p w14:paraId="78FEBB9F" w14:textId="719E7A38" w:rsidR="004C05DB" w:rsidRDefault="004C05DB" w:rsidP="004C05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5F70BC5E" w14:textId="309A07A4" w:rsidR="004C05DB" w:rsidRDefault="004C05DB" w:rsidP="004C05D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</w:t>
            </w:r>
            <w:r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3911" w:type="dxa"/>
          </w:tcPr>
          <w:p w14:paraId="02F75ADD" w14:textId="0B63FE53" w:rsidR="004C05DB" w:rsidRDefault="004C05DB" w:rsidP="004C05D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4C05DB" w14:paraId="3B926A82" w14:textId="77777777" w:rsidTr="00972019">
        <w:tc>
          <w:tcPr>
            <w:tcW w:w="2029" w:type="dxa"/>
          </w:tcPr>
          <w:p w14:paraId="4B75BA6C" w14:textId="14CD68B1" w:rsidR="004C05DB" w:rsidRDefault="004C05DB" w:rsidP="004C0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7E7DA722" w14:textId="168A790D" w:rsidR="004C05DB" w:rsidRDefault="004C05DB" w:rsidP="004C0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</w:t>
            </w: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70" w:type="dxa"/>
            <w:vAlign w:val="center"/>
          </w:tcPr>
          <w:p w14:paraId="3581C4C1" w14:textId="7BCACBEE" w:rsidR="004C05DB" w:rsidRDefault="004C05DB" w:rsidP="004C05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4E65EE43" w14:textId="2AA6D1D1" w:rsidR="004C05DB" w:rsidRDefault="004C05DB" w:rsidP="004C05D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>S12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3911" w:type="dxa"/>
          </w:tcPr>
          <w:p w14:paraId="37726B7D" w14:textId="23866050" w:rsidR="004C05DB" w:rsidRDefault="004C05DB" w:rsidP="004C05D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4C05DB" w14:paraId="3CA4F8F2" w14:textId="77777777" w:rsidTr="00972019">
        <w:tc>
          <w:tcPr>
            <w:tcW w:w="2029" w:type="dxa"/>
          </w:tcPr>
          <w:p w14:paraId="47653D74" w14:textId="4622E1B2" w:rsidR="004C05DB" w:rsidRDefault="004C05DB" w:rsidP="004C0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11F35912" w14:textId="6554C90C" w:rsidR="004C05DB" w:rsidRDefault="004C05DB" w:rsidP="004C0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</w:t>
            </w:r>
            <w:r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70" w:type="dxa"/>
            <w:vAlign w:val="center"/>
          </w:tcPr>
          <w:p w14:paraId="3FACB76B" w14:textId="7BFF5BE1" w:rsidR="004C05DB" w:rsidRDefault="004C05DB" w:rsidP="004C05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60056055" w14:textId="297F981C" w:rsidR="004C05DB" w:rsidRDefault="004C05DB" w:rsidP="004C05D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</w:t>
            </w:r>
            <w:r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3911" w:type="dxa"/>
          </w:tcPr>
          <w:p w14:paraId="494D7C43" w14:textId="0C22EB61" w:rsidR="004C05DB" w:rsidRDefault="004C05DB" w:rsidP="004C05D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4C05DB" w14:paraId="74134FFF" w14:textId="77777777" w:rsidTr="00972019">
        <w:tc>
          <w:tcPr>
            <w:tcW w:w="2029" w:type="dxa"/>
          </w:tcPr>
          <w:p w14:paraId="747B7E8D" w14:textId="31586BEC" w:rsidR="004C05DB" w:rsidRDefault="004C05DB" w:rsidP="004C0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40B2E72A" w14:textId="385D5C82" w:rsidR="004C05DB" w:rsidRDefault="004C05DB" w:rsidP="004C0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</w:t>
            </w:r>
            <w:r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70" w:type="dxa"/>
            <w:vAlign w:val="center"/>
          </w:tcPr>
          <w:p w14:paraId="2A5B02C3" w14:textId="4A683936" w:rsidR="004C05DB" w:rsidRDefault="004C05DB" w:rsidP="004C05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0085B7C7" w14:textId="4CBFA7F8" w:rsidR="004C05DB" w:rsidRDefault="004C05DB" w:rsidP="004C05D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</w:t>
            </w:r>
            <w:r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3911" w:type="dxa"/>
          </w:tcPr>
          <w:p w14:paraId="24E804F7" w14:textId="2960BD2B" w:rsidR="004C05DB" w:rsidRDefault="004C05DB" w:rsidP="004C05D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4C05DB" w14:paraId="4504431C" w14:textId="77777777" w:rsidTr="00972019">
        <w:tc>
          <w:tcPr>
            <w:tcW w:w="2029" w:type="dxa"/>
          </w:tcPr>
          <w:p w14:paraId="2D7BB07A" w14:textId="3543A113" w:rsidR="004C05DB" w:rsidRDefault="004C05DB" w:rsidP="004C0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7D2DFD7A" w14:textId="60553869" w:rsidR="004C05DB" w:rsidRDefault="004C05DB" w:rsidP="004C0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</w:t>
            </w:r>
            <w:r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70" w:type="dxa"/>
            <w:vAlign w:val="center"/>
          </w:tcPr>
          <w:p w14:paraId="68622442" w14:textId="4442AFF7" w:rsidR="004C05DB" w:rsidRDefault="004C05DB" w:rsidP="004C05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1815EA65" w14:textId="224F094F" w:rsidR="004C05DB" w:rsidRDefault="004C05DB" w:rsidP="004C05D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</w:t>
            </w:r>
            <w:r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3911" w:type="dxa"/>
          </w:tcPr>
          <w:p w14:paraId="1BCDE62E" w14:textId="1B469BAD" w:rsidR="004C05DB" w:rsidRDefault="004C05DB" w:rsidP="004C05D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4C05DB" w14:paraId="213CD588" w14:textId="77777777" w:rsidTr="00AC1811">
        <w:trPr>
          <w:trHeight w:val="70"/>
        </w:trPr>
        <w:tc>
          <w:tcPr>
            <w:tcW w:w="2029" w:type="dxa"/>
          </w:tcPr>
          <w:p w14:paraId="73F64F68" w14:textId="77777777" w:rsidR="004C05DB" w:rsidRDefault="004C05DB" w:rsidP="004C05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51337B" w14:textId="77777777" w:rsidR="004C05DB" w:rsidRDefault="004C05DB" w:rsidP="004C05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14:paraId="0530C257" w14:textId="77777777" w:rsidR="004C05DB" w:rsidRPr="007D1835" w:rsidRDefault="004C05DB" w:rsidP="004C05D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14:paraId="3A9C301D" w14:textId="77777777" w:rsidR="004C05DB" w:rsidRPr="007D1835" w:rsidRDefault="004C05DB" w:rsidP="004C05D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[SuprafT]</w:t>
            </w:r>
          </w:p>
        </w:tc>
        <w:tc>
          <w:tcPr>
            <w:tcW w:w="3911" w:type="dxa"/>
          </w:tcPr>
          <w:p w14:paraId="14EE9E55" w14:textId="77777777" w:rsidR="004C05DB" w:rsidRDefault="004C05DB" w:rsidP="004C05DB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77777777"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58DA72D0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="00D82E35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74653F">
        <w:rPr>
          <w:rFonts w:ascii="Times New Roman" w:hAnsi="Times New Roman"/>
          <w:b/>
          <w:noProof/>
          <w:sz w:val="20"/>
          <w:szCs w:val="20"/>
          <w:lang w:val="ro-RO"/>
        </w:rPr>
        <w:t>[ANAGRICOL]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069895D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7CCA7A89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="00835238">
        <w:rPr>
          <w:rFonts w:ascii="Times New Roman" w:hAnsi="Times New Roman"/>
          <w:b/>
          <w:noProof/>
          <w:sz w:val="20"/>
          <w:szCs w:val="20"/>
          <w:lang w:val="ro-RO"/>
        </w:rPr>
        <w:t xml:space="preserve"> grau 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6DA9494C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1C3054D5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16261939"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4826B82A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6BA71649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erderii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2F52411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BD6260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4E2EC9C2"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42C5ADD3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</w:p>
    <w:p w14:paraId="57A0BE4E" w14:textId="5A4EF6FE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reia dintre persoanele </w:t>
      </w:r>
      <w:r w:rsidR="00E274B0">
        <w:rPr>
          <w:rFonts w:ascii="Times New Roman" w:hAnsi="Times New Roman"/>
          <w:noProof/>
          <w:sz w:val="20"/>
          <w:szCs w:val="20"/>
          <w:lang w:val="ro-RO"/>
        </w:rPr>
        <w:t>mostenitoare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164F248B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08502B0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60266353" w:rsid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BBD45F0" w14:textId="77777777" w:rsidR="00880A91" w:rsidRPr="002067E6" w:rsidRDefault="00880A91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10298" w:type="dxa"/>
        <w:tblLook w:val="04A0" w:firstRow="1" w:lastRow="0" w:firstColumn="1" w:lastColumn="0" w:noHBand="0" w:noVBand="1"/>
      </w:tblPr>
      <w:tblGrid>
        <w:gridCol w:w="5529"/>
        <w:gridCol w:w="4769"/>
      </w:tblGrid>
      <w:tr w:rsidR="00193428" w:rsidRPr="00044152" w14:paraId="18C12D27" w14:textId="77777777" w:rsidTr="00880A91">
        <w:tc>
          <w:tcPr>
            <w:tcW w:w="5529" w:type="dxa"/>
          </w:tcPr>
          <w:p w14:paraId="1BC0FFCC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3E5E5DC8"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r w:rsidR="00227848">
              <w:rPr>
                <w:b/>
                <w:bCs/>
              </w:rPr>
              <w:t>NumeArendator</w:t>
            </w:r>
            <w:r>
              <w:rPr>
                <w:b/>
                <w:bCs/>
              </w:rPr>
              <w:t>]</w:t>
            </w:r>
          </w:p>
          <w:p w14:paraId="4F782685" w14:textId="3D5787BA" w:rsidR="00FE14CE" w:rsidRPr="00044152" w:rsidRDefault="00FE14CE" w:rsidP="00FE14C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[NumeArendator2]</w:t>
            </w:r>
          </w:p>
          <w:p w14:paraId="7504BBC7" w14:textId="57BED6A6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[NumeArendator3]</w:t>
            </w:r>
          </w:p>
          <w:p w14:paraId="49E2B940" w14:textId="06FFD50B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[NumeArendator4]</w:t>
            </w:r>
          </w:p>
          <w:p w14:paraId="1F9CC7D0" w14:textId="5B42B57E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[NumeArendator5]</w:t>
            </w:r>
          </w:p>
          <w:p w14:paraId="4BC3E4FD" w14:textId="2BD0B9B6" w:rsidR="00880A91" w:rsidRDefault="00880A91" w:rsidP="00880A9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0314526" w14:textId="78A37262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769" w:type="dxa"/>
          </w:tcPr>
          <w:p w14:paraId="24C35A9E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NumeFirma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sz w:val="20"/>
                <w:szCs w:val="20"/>
              </w:rPr>
              <w:t>[FunctieAdministrator]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7CDAD9BD" w:rsidR="00D8646D" w:rsidRPr="00044152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Administrator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D8646D" w:rsidRPr="00044152" w14:paraId="76323E84" w14:textId="77777777" w:rsidTr="00880A91">
        <w:tc>
          <w:tcPr>
            <w:tcW w:w="5529" w:type="dxa"/>
          </w:tcPr>
          <w:p w14:paraId="52114360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28AD5FA3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[INREGISTRAT_LA</w:t>
            </w:r>
            <w:r w:rsidR="00E27BE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  <w:p w14:paraId="2B8C130C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57F6B7B6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</w:t>
            </w:r>
            <w:r w:rsidR="000F4791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</w:t>
            </w:r>
          </w:p>
          <w:p w14:paraId="293050B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0AEEDA4C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</w:t>
            </w:r>
            <w:r w:rsidR="00D8646D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</w:t>
            </w: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</w:tc>
        <w:tc>
          <w:tcPr>
            <w:tcW w:w="4769" w:type="dxa"/>
          </w:tcPr>
          <w:p w14:paraId="3B2ADB7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479B9077" w14:textId="77777777" w:rsidR="00263A30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</w:p>
    <w:p w14:paraId="0815CB06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64F9327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BD74A45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C29E932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94319FE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5947D7C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6CF7A23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CF2B31B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F03DD18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7C913AB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64E657D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456B0A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2284331" w14:textId="77777777" w:rsidR="00263A30" w:rsidRDefault="00263A30" w:rsidP="00263A30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</w:p>
    <w:p w14:paraId="2DA65923" w14:textId="77777777" w:rsidR="00263A30" w:rsidRDefault="00263A30" w:rsidP="00263A30">
      <w:pPr>
        <w:pStyle w:val="NormalWeb"/>
        <w:spacing w:before="0" w:beforeAutospacing="0" w:after="0" w:afterAutospacing="0"/>
        <w:rPr>
          <w:sz w:val="28"/>
          <w:szCs w:val="28"/>
          <w:lang w:val="ro-RO"/>
        </w:rPr>
      </w:pPr>
    </w:p>
    <w:p w14:paraId="61B65F3E" w14:textId="53B921BA" w:rsidR="00263A30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[</w:t>
      </w:r>
      <w:r w:rsidR="00BC014E">
        <w:rPr>
          <w:rFonts w:ascii="Times New Roman" w:hAnsi="Times New Roman"/>
          <w:noProof/>
          <w:sz w:val="24"/>
          <w:szCs w:val="24"/>
        </w:rPr>
        <w:t>NUMEFIRMA</w:t>
      </w:r>
      <w:r>
        <w:rPr>
          <w:rFonts w:ascii="Times New Roman" w:hAnsi="Times New Roman"/>
          <w:noProof/>
          <w:sz w:val="24"/>
          <w:szCs w:val="24"/>
        </w:rPr>
        <w:t>]</w:t>
      </w:r>
    </w:p>
    <w:p w14:paraId="2C70AAF6" w14:textId="0188F43D" w:rsidR="00263A30" w:rsidRPr="00714D0E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[ADRESA]</w:t>
      </w:r>
    </w:p>
    <w:p w14:paraId="795B663F" w14:textId="77777777" w:rsidR="00263A30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[LOCALITATE_SOC], [JUDET_SOC]</w:t>
      </w:r>
    </w:p>
    <w:p w14:paraId="426E78A5" w14:textId="77777777" w:rsidR="00263A30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</w:p>
    <w:p w14:paraId="2317323A" w14:textId="77777777" w:rsidR="00263A30" w:rsidRDefault="00263A30" w:rsidP="00263A30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14:paraId="4BEE9E35" w14:textId="77777777" w:rsidR="00263A30" w:rsidRDefault="00263A30" w:rsidP="00263A30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</w:p>
    <w:p w14:paraId="1C382781" w14:textId="77777777" w:rsidR="00263A30" w:rsidRPr="00314CB4" w:rsidRDefault="00263A30" w:rsidP="00263A30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Nr. </w:t>
      </w:r>
      <w:r w:rsidRPr="00314CB4">
        <w:rPr>
          <w:color w:val="000000"/>
          <w:sz w:val="28"/>
          <w:szCs w:val="28"/>
        </w:rPr>
        <w:t>________/__________</w:t>
      </w:r>
    </w:p>
    <w:p w14:paraId="315047F2" w14:textId="77777777" w:rsidR="00263A30" w:rsidRDefault="00263A30" w:rsidP="00263A30">
      <w:pPr>
        <w:spacing w:line="480" w:lineRule="auto"/>
        <w:ind w:left="2160" w:firstLine="720"/>
        <w:rPr>
          <w:sz w:val="28"/>
          <w:szCs w:val="28"/>
          <w:lang w:val="pt-BR"/>
        </w:rPr>
      </w:pPr>
    </w:p>
    <w:p w14:paraId="6FE4DEB6" w14:textId="77777777" w:rsidR="00263A30" w:rsidRPr="007F352D" w:rsidRDefault="00263A30" w:rsidP="00263A30">
      <w:pPr>
        <w:ind w:left="720" w:firstLine="720"/>
        <w:rPr>
          <w:color w:val="000000"/>
          <w:sz w:val="28"/>
          <w:szCs w:val="28"/>
        </w:rPr>
      </w:pPr>
      <w:r w:rsidRPr="007F352D">
        <w:rPr>
          <w:color w:val="000000"/>
          <w:sz w:val="28"/>
          <w:szCs w:val="28"/>
        </w:rPr>
        <w:t>Catre,</w:t>
      </w:r>
    </w:p>
    <w:p w14:paraId="3A40D71E" w14:textId="77777777" w:rsidR="00263A30" w:rsidRPr="007F352D" w:rsidRDefault="00263A30" w:rsidP="00263A30">
      <w:pPr>
        <w:jc w:val="center"/>
        <w:rPr>
          <w:b/>
          <w:color w:val="000000"/>
          <w:sz w:val="28"/>
          <w:szCs w:val="28"/>
        </w:rPr>
      </w:pPr>
      <w:r w:rsidRPr="007F352D">
        <w:rPr>
          <w:b/>
          <w:color w:val="000000"/>
          <w:sz w:val="28"/>
          <w:szCs w:val="28"/>
        </w:rPr>
        <w:t>Primaria</w:t>
      </w:r>
      <w:r>
        <w:rPr>
          <w:b/>
          <w:color w:val="000000"/>
          <w:sz w:val="28"/>
          <w:szCs w:val="28"/>
        </w:rPr>
        <w:t xml:space="preserve"> [PRIMARIE_LOC]</w:t>
      </w:r>
    </w:p>
    <w:p w14:paraId="64895C0F" w14:textId="77777777" w:rsidR="00263A30" w:rsidRPr="007F352D" w:rsidRDefault="00263A30" w:rsidP="00263A30">
      <w:pPr>
        <w:rPr>
          <w:b/>
          <w:color w:val="000000"/>
          <w:sz w:val="28"/>
          <w:szCs w:val="28"/>
        </w:rPr>
      </w:pPr>
    </w:p>
    <w:p w14:paraId="049D9434" w14:textId="77777777" w:rsidR="00263A30" w:rsidRDefault="00263A30" w:rsidP="00263A30">
      <w:pPr>
        <w:ind w:firstLine="720"/>
        <w:jc w:val="both"/>
        <w:rPr>
          <w:color w:val="000000"/>
          <w:sz w:val="28"/>
          <w:szCs w:val="28"/>
        </w:rPr>
      </w:pPr>
    </w:p>
    <w:p w14:paraId="2C4B3FD2" w14:textId="77777777" w:rsidR="00263A30" w:rsidRDefault="00263A30" w:rsidP="00263A30">
      <w:pPr>
        <w:ind w:firstLine="720"/>
        <w:jc w:val="both"/>
        <w:rPr>
          <w:color w:val="000000"/>
          <w:sz w:val="28"/>
          <w:szCs w:val="28"/>
        </w:rPr>
      </w:pPr>
    </w:p>
    <w:p w14:paraId="5DDC2637" w14:textId="2AC5A354" w:rsidR="00263A30" w:rsidRPr="007F352D" w:rsidRDefault="00263A30" w:rsidP="00263A3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Prin prezenta </w:t>
      </w:r>
      <w:r w:rsidRPr="007F352D">
        <w:rPr>
          <w:color w:val="000000"/>
          <w:sz w:val="28"/>
          <w:szCs w:val="28"/>
        </w:rPr>
        <w:t>va transmit</w:t>
      </w:r>
      <w:r>
        <w:rPr>
          <w:color w:val="000000"/>
          <w:sz w:val="28"/>
          <w:szCs w:val="28"/>
        </w:rPr>
        <w:t>em</w:t>
      </w:r>
      <w:r w:rsidRPr="007F352D">
        <w:rPr>
          <w:color w:val="000000"/>
          <w:sz w:val="28"/>
          <w:szCs w:val="28"/>
        </w:rPr>
        <w:t xml:space="preserve"> alaturat contractul de arenda</w:t>
      </w:r>
      <w:r>
        <w:rPr>
          <w:color w:val="000000"/>
          <w:sz w:val="28"/>
          <w:szCs w:val="28"/>
        </w:rPr>
        <w:t xml:space="preserve"> incheiat cu [DOAMNA_DOMNUL] [NUME</w:t>
      </w:r>
      <w:r w:rsidR="00691954">
        <w:rPr>
          <w:color w:val="000000"/>
          <w:sz w:val="28"/>
          <w:szCs w:val="28"/>
        </w:rPr>
        <w:t>ARENDATOR</w:t>
      </w:r>
      <w:r>
        <w:rPr>
          <w:color w:val="000000"/>
          <w:sz w:val="28"/>
          <w:szCs w:val="28"/>
        </w:rPr>
        <w:t xml:space="preserve">], nr. [NRCONTRACT] </w:t>
      </w:r>
      <w:r w:rsidRPr="007F352D">
        <w:rPr>
          <w:color w:val="000000"/>
          <w:sz w:val="28"/>
          <w:szCs w:val="28"/>
        </w:rPr>
        <w:t xml:space="preserve">din data de </w:t>
      </w:r>
      <w:r>
        <w:rPr>
          <w:color w:val="000000"/>
          <w:sz w:val="28"/>
          <w:szCs w:val="28"/>
        </w:rPr>
        <w:t xml:space="preserve">[DATACONTRACT], </w:t>
      </w:r>
      <w:r w:rsidRPr="007F352D">
        <w:rPr>
          <w:color w:val="000000"/>
          <w:sz w:val="28"/>
          <w:szCs w:val="28"/>
        </w:rPr>
        <w:t>pentru a fi inregistrat.</w:t>
      </w:r>
    </w:p>
    <w:p w14:paraId="61B2FE65" w14:textId="77777777" w:rsidR="00263A30" w:rsidRDefault="00263A30" w:rsidP="00263A30">
      <w:pPr>
        <w:pStyle w:val="NormalWeb"/>
        <w:spacing w:before="0" w:beforeAutospacing="0" w:after="0" w:afterAutospacing="0" w:line="480" w:lineRule="auto"/>
        <w:jc w:val="center"/>
        <w:rPr>
          <w:sz w:val="28"/>
          <w:szCs w:val="28"/>
          <w:lang w:val="ro-RO"/>
        </w:rPr>
      </w:pPr>
    </w:p>
    <w:p w14:paraId="2AD6508B" w14:textId="77777777" w:rsidR="00263A30" w:rsidRDefault="00263A30" w:rsidP="00263A30">
      <w:pPr>
        <w:pStyle w:val="NormalWeb"/>
        <w:spacing w:before="0" w:beforeAutospacing="0" w:after="0" w:afterAutospacing="0" w:line="480" w:lineRule="auto"/>
        <w:jc w:val="center"/>
        <w:rPr>
          <w:sz w:val="28"/>
          <w:szCs w:val="28"/>
          <w:lang w:val="ro-RO"/>
        </w:rPr>
      </w:pPr>
    </w:p>
    <w:p w14:paraId="7ADCB4E4" w14:textId="77777777" w:rsidR="00263A30" w:rsidRDefault="00263A30" w:rsidP="00263A30">
      <w:pPr>
        <w:pStyle w:val="NormalWeb"/>
        <w:spacing w:before="0" w:beforeAutospacing="0" w:after="0" w:afterAutospacing="0" w:line="480" w:lineRule="auto"/>
        <w:rPr>
          <w:sz w:val="28"/>
          <w:szCs w:val="28"/>
          <w:lang w:val="ro-RO"/>
        </w:rPr>
      </w:pPr>
    </w:p>
    <w:p w14:paraId="00148B37" w14:textId="39C06E14" w:rsidR="00263A30" w:rsidRPr="00BC6B77" w:rsidRDefault="00263A30" w:rsidP="00263A30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  <w:lang w:val="ro-RO"/>
        </w:rPr>
      </w:pPr>
      <w:r w:rsidRPr="00BC6B77">
        <w:rPr>
          <w:sz w:val="28"/>
          <w:szCs w:val="28"/>
          <w:lang w:val="ro-RO"/>
        </w:rPr>
        <w:t>[</w:t>
      </w:r>
      <w:r w:rsidRPr="00BC6B77">
        <w:rPr>
          <w:rFonts w:eastAsiaTheme="minorHAnsi"/>
          <w:color w:val="000000"/>
          <w:sz w:val="28"/>
          <w:szCs w:val="28"/>
        </w:rPr>
        <w:t>FUNCTIE</w:t>
      </w:r>
      <w:r w:rsidR="00691954">
        <w:rPr>
          <w:rFonts w:eastAsiaTheme="minorHAnsi"/>
          <w:color w:val="000000"/>
          <w:sz w:val="28"/>
          <w:szCs w:val="28"/>
        </w:rPr>
        <w:t>ADMINISTRATOR</w:t>
      </w:r>
      <w:r w:rsidRPr="00BC6B77">
        <w:rPr>
          <w:sz w:val="28"/>
          <w:szCs w:val="28"/>
          <w:lang w:val="ro-RO"/>
        </w:rPr>
        <w:t>]</w:t>
      </w:r>
    </w:p>
    <w:p w14:paraId="2F2D5E2D" w14:textId="66E89705" w:rsidR="00263A30" w:rsidRPr="00BC6B77" w:rsidRDefault="00263A30" w:rsidP="00263A30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BC6B77">
        <w:rPr>
          <w:sz w:val="28"/>
          <w:szCs w:val="28"/>
          <w:lang w:val="ro-RO"/>
        </w:rPr>
        <w:t>[</w:t>
      </w:r>
      <w:r w:rsidR="00BC014E">
        <w:rPr>
          <w:rFonts w:eastAsiaTheme="minorHAnsi"/>
          <w:color w:val="000000"/>
          <w:sz w:val="28"/>
          <w:szCs w:val="28"/>
        </w:rPr>
        <w:t>ADMINISTRATOR</w:t>
      </w:r>
      <w:r w:rsidRPr="00BC6B77">
        <w:rPr>
          <w:sz w:val="28"/>
          <w:szCs w:val="28"/>
          <w:lang w:val="ro-RO"/>
        </w:rPr>
        <w:t>]</w:t>
      </w:r>
    </w:p>
    <w:p w14:paraId="7A82A9BB" w14:textId="77777777" w:rsidR="00263A30" w:rsidRDefault="00263A30" w:rsidP="00263A30"/>
    <w:p w14:paraId="00954970" w14:textId="0898280F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12579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5139120">
    <w:abstractNumId w:val="0"/>
  </w:num>
  <w:num w:numId="2" w16cid:durableId="1288201888">
    <w:abstractNumId w:val="1"/>
  </w:num>
  <w:num w:numId="3" w16cid:durableId="256444458">
    <w:abstractNumId w:val="3"/>
  </w:num>
  <w:num w:numId="4" w16cid:durableId="1982807581">
    <w:abstractNumId w:val="4"/>
  </w:num>
  <w:num w:numId="5" w16cid:durableId="13199645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0F4791"/>
    <w:rsid w:val="0010304E"/>
    <w:rsid w:val="00125793"/>
    <w:rsid w:val="00193428"/>
    <w:rsid w:val="001A0E49"/>
    <w:rsid w:val="002067E6"/>
    <w:rsid w:val="00227848"/>
    <w:rsid w:val="0024373B"/>
    <w:rsid w:val="00263A30"/>
    <w:rsid w:val="002D4430"/>
    <w:rsid w:val="002F5996"/>
    <w:rsid w:val="00310C15"/>
    <w:rsid w:val="00313E47"/>
    <w:rsid w:val="00314C63"/>
    <w:rsid w:val="0033537D"/>
    <w:rsid w:val="00392086"/>
    <w:rsid w:val="003A54B6"/>
    <w:rsid w:val="003B23B3"/>
    <w:rsid w:val="003E67FA"/>
    <w:rsid w:val="004C05DB"/>
    <w:rsid w:val="004C599B"/>
    <w:rsid w:val="004C67B1"/>
    <w:rsid w:val="004C7E7F"/>
    <w:rsid w:val="004E69E7"/>
    <w:rsid w:val="004F0146"/>
    <w:rsid w:val="00615B2D"/>
    <w:rsid w:val="00633E37"/>
    <w:rsid w:val="00655719"/>
    <w:rsid w:val="006812CD"/>
    <w:rsid w:val="00691954"/>
    <w:rsid w:val="006A7BCC"/>
    <w:rsid w:val="006C5516"/>
    <w:rsid w:val="0074653F"/>
    <w:rsid w:val="0079157B"/>
    <w:rsid w:val="00797381"/>
    <w:rsid w:val="007A6C7E"/>
    <w:rsid w:val="00835238"/>
    <w:rsid w:val="00880A91"/>
    <w:rsid w:val="00891A16"/>
    <w:rsid w:val="008A1CBE"/>
    <w:rsid w:val="008B1029"/>
    <w:rsid w:val="009209A0"/>
    <w:rsid w:val="00925D86"/>
    <w:rsid w:val="00955410"/>
    <w:rsid w:val="00972019"/>
    <w:rsid w:val="00983450"/>
    <w:rsid w:val="009D5C02"/>
    <w:rsid w:val="00A43635"/>
    <w:rsid w:val="00AC1811"/>
    <w:rsid w:val="00AF3C59"/>
    <w:rsid w:val="00B03DF2"/>
    <w:rsid w:val="00B16A30"/>
    <w:rsid w:val="00B25B93"/>
    <w:rsid w:val="00B47008"/>
    <w:rsid w:val="00B92B26"/>
    <w:rsid w:val="00B935AB"/>
    <w:rsid w:val="00B94E67"/>
    <w:rsid w:val="00B96427"/>
    <w:rsid w:val="00BC014E"/>
    <w:rsid w:val="00BD6260"/>
    <w:rsid w:val="00C54580"/>
    <w:rsid w:val="00C5577A"/>
    <w:rsid w:val="00C57A45"/>
    <w:rsid w:val="00C63262"/>
    <w:rsid w:val="00CA45BB"/>
    <w:rsid w:val="00CB44A3"/>
    <w:rsid w:val="00CD2B83"/>
    <w:rsid w:val="00D6446D"/>
    <w:rsid w:val="00D82E35"/>
    <w:rsid w:val="00D8646D"/>
    <w:rsid w:val="00DA422B"/>
    <w:rsid w:val="00DF0C72"/>
    <w:rsid w:val="00E2365C"/>
    <w:rsid w:val="00E274B0"/>
    <w:rsid w:val="00E27BE4"/>
    <w:rsid w:val="00E71F9B"/>
    <w:rsid w:val="00EA7748"/>
    <w:rsid w:val="00FE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  <w:style w:type="paragraph" w:styleId="NormalWeb">
    <w:name w:val="Normal (Web)"/>
    <w:basedOn w:val="Normal"/>
    <w:rsid w:val="00263A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0FE52-D0A6-4C5C-957B-17E789D7E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1229</TotalTime>
  <Pages>4</Pages>
  <Words>1664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guest</cp:lastModifiedBy>
  <cp:revision>79</cp:revision>
  <cp:lastPrinted>2018-10-18T08:12:00Z</cp:lastPrinted>
  <dcterms:created xsi:type="dcterms:W3CDTF">2018-10-18T10:51:00Z</dcterms:created>
  <dcterms:modified xsi:type="dcterms:W3CDTF">2026-05-13T13:57:00Z</dcterms:modified>
</cp:coreProperties>
</file>