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NumeFirma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RegCom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</w:t>
      </w:r>
      <w:proofErr w:type="spellStart"/>
      <w:r w:rsidRPr="00EA7748">
        <w:rPr>
          <w:rFonts w:ascii="Times New Roman" w:hAnsi="Times New Roman"/>
          <w:sz w:val="20"/>
          <w:szCs w:val="20"/>
        </w:rPr>
        <w:t>Adresa</w:t>
      </w:r>
      <w:proofErr w:type="spellEnd"/>
      <w:r w:rsidRPr="00EA7748">
        <w:rPr>
          <w:rFonts w:ascii="Times New Roman" w:hAnsi="Times New Roman"/>
          <w:sz w:val="20"/>
          <w:szCs w:val="20"/>
        </w:rPr>
        <w:t>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NumeFirma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Adresa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</w:t>
      </w:r>
      <w:proofErr w:type="spellStart"/>
      <w:r w:rsidRPr="00314C63">
        <w:rPr>
          <w:rFonts w:ascii="Times New Roman" w:hAnsi="Times New Roman"/>
          <w:sz w:val="20"/>
          <w:szCs w:val="20"/>
        </w:rPr>
        <w:t>RegCom</w:t>
      </w:r>
      <w:proofErr w:type="spellEnd"/>
      <w:r w:rsidRPr="00314C63">
        <w:rPr>
          <w:rFonts w:ascii="Times New Roman" w:hAnsi="Times New Roman"/>
          <w:sz w:val="20"/>
          <w:szCs w:val="20"/>
        </w:rPr>
        <w:t>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</w:t>
      </w:r>
      <w:proofErr w:type="spellStart"/>
      <w:r w:rsidR="00227848" w:rsidRPr="00DF0C72">
        <w:rPr>
          <w:rFonts w:ascii="Times New Roman" w:hAnsi="Times New Roman"/>
          <w:bCs/>
          <w:sz w:val="20"/>
          <w:szCs w:val="20"/>
        </w:rPr>
        <w:t>Dna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proofErr w:type="spellStart"/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proofErr w:type="spellEnd"/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posesorul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buletinului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rţii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) de </w:t>
      </w:r>
      <w:proofErr w:type="spellStart"/>
      <w:r w:rsidR="00025165" w:rsidRPr="00DF0C72">
        <w:rPr>
          <w:rFonts w:ascii="Times New Roman" w:hAnsi="Times New Roman"/>
          <w:bCs/>
          <w:sz w:val="20"/>
          <w:szCs w:val="20"/>
        </w:rPr>
        <w:t>identitate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 xml:space="preserve"> seria [</w:t>
      </w:r>
      <w:proofErr w:type="spellStart"/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proofErr w:type="spellStart"/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proofErr w:type="spellEnd"/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</w:t>
      </w:r>
      <w:proofErr w:type="spellStart"/>
      <w:r w:rsidR="00227848">
        <w:rPr>
          <w:b/>
          <w:bCs/>
        </w:rPr>
        <w:t>SuprafataContract</w:t>
      </w:r>
      <w:proofErr w:type="spellEnd"/>
      <w:r w:rsidR="00227848">
        <w:rPr>
          <w:b/>
          <w:bCs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Act </w:t>
            </w:r>
            <w:proofErr w:type="spellStart"/>
            <w:r>
              <w:rPr>
                <w:b/>
                <w:bCs/>
              </w:rPr>
              <w:t>Proprietate</w:t>
            </w:r>
            <w:proofErr w:type="spellEnd"/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  <w:proofErr w:type="spellEnd"/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  <w:proofErr w:type="spellEnd"/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  <w:proofErr w:type="spellEnd"/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Vecini</w:t>
            </w:r>
            <w:proofErr w:type="spellEnd"/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0B5195" w14:paraId="687920FB" w14:textId="77777777" w:rsidTr="00972019">
        <w:tc>
          <w:tcPr>
            <w:tcW w:w="2029" w:type="dxa"/>
          </w:tcPr>
          <w:p w14:paraId="7707E8F0" w14:textId="43A53FE6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[ActP8]</w:t>
            </w:r>
          </w:p>
        </w:tc>
        <w:tc>
          <w:tcPr>
            <w:tcW w:w="1260" w:type="dxa"/>
            <w:vAlign w:val="center"/>
          </w:tcPr>
          <w:p w14:paraId="05803175" w14:textId="3591202A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[T8]</w:t>
            </w:r>
          </w:p>
        </w:tc>
        <w:tc>
          <w:tcPr>
            <w:tcW w:w="1170" w:type="dxa"/>
            <w:vAlign w:val="center"/>
          </w:tcPr>
          <w:p w14:paraId="21F60922" w14:textId="1B8BBB49" w:rsidR="000B5195" w:rsidRDefault="000B5195" w:rsidP="000B51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[P8]</w:t>
            </w:r>
          </w:p>
        </w:tc>
        <w:tc>
          <w:tcPr>
            <w:tcW w:w="1260" w:type="dxa"/>
            <w:vAlign w:val="center"/>
          </w:tcPr>
          <w:p w14:paraId="76C91698" w14:textId="5A9C92B2" w:rsidR="000B5195" w:rsidRDefault="000B5195" w:rsidP="000B519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[S8]</w:t>
            </w:r>
          </w:p>
        </w:tc>
        <w:tc>
          <w:tcPr>
            <w:tcW w:w="3911" w:type="dxa"/>
          </w:tcPr>
          <w:p w14:paraId="1B74BCBB" w14:textId="43B492D3" w:rsidR="000B5195" w:rsidRDefault="000B5195" w:rsidP="000B51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[VecinN8] [VecinE8] [VecinS8] [VecinV8]</w:t>
            </w:r>
          </w:p>
        </w:tc>
      </w:tr>
      <w:tr w:rsidR="000B5195" w14:paraId="37234033" w14:textId="77777777" w:rsidTr="00972019">
        <w:tc>
          <w:tcPr>
            <w:tcW w:w="2029" w:type="dxa"/>
          </w:tcPr>
          <w:p w14:paraId="0EE733F2" w14:textId="01719288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[ActP9]</w:t>
            </w:r>
          </w:p>
        </w:tc>
        <w:tc>
          <w:tcPr>
            <w:tcW w:w="1260" w:type="dxa"/>
            <w:vAlign w:val="center"/>
          </w:tcPr>
          <w:p w14:paraId="56C079E5" w14:textId="7D0F11C4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[T9]</w:t>
            </w:r>
          </w:p>
        </w:tc>
        <w:tc>
          <w:tcPr>
            <w:tcW w:w="1170" w:type="dxa"/>
            <w:vAlign w:val="center"/>
          </w:tcPr>
          <w:p w14:paraId="31111BC3" w14:textId="46298C68" w:rsidR="000B5195" w:rsidRDefault="000B5195" w:rsidP="000B51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[P9]</w:t>
            </w:r>
          </w:p>
        </w:tc>
        <w:tc>
          <w:tcPr>
            <w:tcW w:w="1260" w:type="dxa"/>
            <w:vAlign w:val="center"/>
          </w:tcPr>
          <w:p w14:paraId="7862CBF2" w14:textId="42FC4F11" w:rsidR="000B5195" w:rsidRDefault="000B5195" w:rsidP="000B519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[S9]</w:t>
            </w:r>
          </w:p>
        </w:tc>
        <w:tc>
          <w:tcPr>
            <w:tcW w:w="3911" w:type="dxa"/>
          </w:tcPr>
          <w:p w14:paraId="01370764" w14:textId="64721E7C" w:rsidR="000B5195" w:rsidRDefault="000B5195" w:rsidP="000B51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[VecinN9] [VecinE9] [VecinS9] [VecinV9]</w:t>
            </w:r>
          </w:p>
        </w:tc>
      </w:tr>
      <w:tr w:rsidR="000B5195" w14:paraId="4AF50085" w14:textId="77777777" w:rsidTr="00972019">
        <w:tc>
          <w:tcPr>
            <w:tcW w:w="2029" w:type="dxa"/>
          </w:tcPr>
          <w:p w14:paraId="626336D8" w14:textId="090856B0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[ActP10]</w:t>
            </w:r>
          </w:p>
        </w:tc>
        <w:tc>
          <w:tcPr>
            <w:tcW w:w="1260" w:type="dxa"/>
            <w:vAlign w:val="center"/>
          </w:tcPr>
          <w:p w14:paraId="133BF927" w14:textId="1FF25709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[T10]</w:t>
            </w:r>
          </w:p>
        </w:tc>
        <w:tc>
          <w:tcPr>
            <w:tcW w:w="1170" w:type="dxa"/>
            <w:vAlign w:val="center"/>
          </w:tcPr>
          <w:p w14:paraId="7ED20A3B" w14:textId="2F01B77B" w:rsidR="000B5195" w:rsidRDefault="000B5195" w:rsidP="000B51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[P10]</w:t>
            </w:r>
          </w:p>
        </w:tc>
        <w:tc>
          <w:tcPr>
            <w:tcW w:w="1260" w:type="dxa"/>
            <w:vAlign w:val="center"/>
          </w:tcPr>
          <w:p w14:paraId="5ADF7B0F" w14:textId="6FE8C0E6" w:rsidR="000B5195" w:rsidRDefault="000B5195" w:rsidP="000B519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[S10]</w:t>
            </w:r>
          </w:p>
        </w:tc>
        <w:tc>
          <w:tcPr>
            <w:tcW w:w="3911" w:type="dxa"/>
          </w:tcPr>
          <w:p w14:paraId="4A80D194" w14:textId="4F3D21E1" w:rsidR="000B5195" w:rsidRDefault="000B5195" w:rsidP="000B51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[VecinN10] [VecinE10] [VecinS10] [VecinV10]</w:t>
            </w:r>
          </w:p>
        </w:tc>
      </w:tr>
      <w:tr w:rsidR="000B5195" w14:paraId="23582377" w14:textId="77777777" w:rsidTr="00972019">
        <w:tc>
          <w:tcPr>
            <w:tcW w:w="2029" w:type="dxa"/>
          </w:tcPr>
          <w:p w14:paraId="3BAA26CF" w14:textId="774984FC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[ActP11]</w:t>
            </w:r>
          </w:p>
        </w:tc>
        <w:tc>
          <w:tcPr>
            <w:tcW w:w="1260" w:type="dxa"/>
            <w:vAlign w:val="center"/>
          </w:tcPr>
          <w:p w14:paraId="099FA267" w14:textId="5A7FA5FD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[T11]</w:t>
            </w:r>
          </w:p>
        </w:tc>
        <w:tc>
          <w:tcPr>
            <w:tcW w:w="1170" w:type="dxa"/>
            <w:vAlign w:val="center"/>
          </w:tcPr>
          <w:p w14:paraId="4C25FCAB" w14:textId="6E0FD138" w:rsidR="000B5195" w:rsidRDefault="000B5195" w:rsidP="000B51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[P11]</w:t>
            </w:r>
          </w:p>
        </w:tc>
        <w:tc>
          <w:tcPr>
            <w:tcW w:w="1260" w:type="dxa"/>
            <w:vAlign w:val="center"/>
          </w:tcPr>
          <w:p w14:paraId="685B0F40" w14:textId="6FDA4A47" w:rsidR="000B5195" w:rsidRDefault="000B5195" w:rsidP="000B519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[S11]</w:t>
            </w:r>
          </w:p>
        </w:tc>
        <w:tc>
          <w:tcPr>
            <w:tcW w:w="3911" w:type="dxa"/>
          </w:tcPr>
          <w:p w14:paraId="0864F002" w14:textId="2460663A" w:rsidR="000B5195" w:rsidRDefault="000B5195" w:rsidP="000B51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[VecinN11] [VecinE11] [VecinS11] [VecinV11]</w:t>
            </w:r>
          </w:p>
        </w:tc>
      </w:tr>
      <w:tr w:rsidR="000B5195" w14:paraId="14F033A1" w14:textId="77777777" w:rsidTr="00972019">
        <w:tc>
          <w:tcPr>
            <w:tcW w:w="2029" w:type="dxa"/>
          </w:tcPr>
          <w:p w14:paraId="33FC2330" w14:textId="213E9038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[ActP12]</w:t>
            </w:r>
          </w:p>
        </w:tc>
        <w:tc>
          <w:tcPr>
            <w:tcW w:w="1260" w:type="dxa"/>
            <w:vAlign w:val="center"/>
          </w:tcPr>
          <w:p w14:paraId="6ADEC592" w14:textId="782F8351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[T12]</w:t>
            </w:r>
          </w:p>
        </w:tc>
        <w:tc>
          <w:tcPr>
            <w:tcW w:w="1170" w:type="dxa"/>
            <w:vAlign w:val="center"/>
          </w:tcPr>
          <w:p w14:paraId="7F4E69C5" w14:textId="51CDA57F" w:rsidR="000B5195" w:rsidRDefault="000B5195" w:rsidP="000B51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[P12]</w:t>
            </w:r>
          </w:p>
        </w:tc>
        <w:tc>
          <w:tcPr>
            <w:tcW w:w="1260" w:type="dxa"/>
            <w:vAlign w:val="center"/>
          </w:tcPr>
          <w:p w14:paraId="7E3CB4F5" w14:textId="5952E8B4" w:rsidR="000B5195" w:rsidRDefault="000B5195" w:rsidP="000B519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[S12]</w:t>
            </w:r>
          </w:p>
        </w:tc>
        <w:tc>
          <w:tcPr>
            <w:tcW w:w="3911" w:type="dxa"/>
          </w:tcPr>
          <w:p w14:paraId="79F707B9" w14:textId="5CB62CFC" w:rsidR="000B5195" w:rsidRDefault="000B5195" w:rsidP="000B51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[VecinN12] [VecinE12] [VecinS12] [VecinV12]</w:t>
            </w:r>
          </w:p>
        </w:tc>
      </w:tr>
      <w:tr w:rsidR="000B5195" w14:paraId="4D223214" w14:textId="77777777" w:rsidTr="00972019">
        <w:tc>
          <w:tcPr>
            <w:tcW w:w="2029" w:type="dxa"/>
          </w:tcPr>
          <w:p w14:paraId="6CCD7F1F" w14:textId="53E8B974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[ActP13]</w:t>
            </w:r>
          </w:p>
        </w:tc>
        <w:tc>
          <w:tcPr>
            <w:tcW w:w="1260" w:type="dxa"/>
            <w:vAlign w:val="center"/>
          </w:tcPr>
          <w:p w14:paraId="2292CB2A" w14:textId="221F854A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[T13]</w:t>
            </w:r>
          </w:p>
        </w:tc>
        <w:tc>
          <w:tcPr>
            <w:tcW w:w="1170" w:type="dxa"/>
            <w:vAlign w:val="center"/>
          </w:tcPr>
          <w:p w14:paraId="7488CA52" w14:textId="2E491BCF" w:rsidR="000B5195" w:rsidRDefault="000B5195" w:rsidP="000B51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[P13]</w:t>
            </w:r>
          </w:p>
        </w:tc>
        <w:tc>
          <w:tcPr>
            <w:tcW w:w="1260" w:type="dxa"/>
            <w:vAlign w:val="center"/>
          </w:tcPr>
          <w:p w14:paraId="3EC6913E" w14:textId="45BCA951" w:rsidR="000B5195" w:rsidRDefault="000B5195" w:rsidP="000B519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[S13]</w:t>
            </w:r>
          </w:p>
        </w:tc>
        <w:tc>
          <w:tcPr>
            <w:tcW w:w="3911" w:type="dxa"/>
          </w:tcPr>
          <w:p w14:paraId="62BECF43" w14:textId="71B86F73" w:rsidR="000B5195" w:rsidRDefault="000B5195" w:rsidP="000B51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[VecinN13] [VecinE13] [VecinS13] [VecinV13]</w:t>
            </w:r>
          </w:p>
        </w:tc>
      </w:tr>
      <w:tr w:rsidR="000B5195" w14:paraId="4F339953" w14:textId="77777777" w:rsidTr="00972019">
        <w:tc>
          <w:tcPr>
            <w:tcW w:w="2029" w:type="dxa"/>
          </w:tcPr>
          <w:p w14:paraId="264CEB29" w14:textId="4B98859D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[ActP14]</w:t>
            </w:r>
          </w:p>
        </w:tc>
        <w:tc>
          <w:tcPr>
            <w:tcW w:w="1260" w:type="dxa"/>
            <w:vAlign w:val="center"/>
          </w:tcPr>
          <w:p w14:paraId="6FE64AED" w14:textId="354AB52C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[T14]</w:t>
            </w:r>
          </w:p>
        </w:tc>
        <w:tc>
          <w:tcPr>
            <w:tcW w:w="1170" w:type="dxa"/>
            <w:vAlign w:val="center"/>
          </w:tcPr>
          <w:p w14:paraId="70D5476D" w14:textId="0E152A5C" w:rsidR="000B5195" w:rsidRDefault="000B5195" w:rsidP="000B51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[P14]</w:t>
            </w:r>
          </w:p>
        </w:tc>
        <w:tc>
          <w:tcPr>
            <w:tcW w:w="1260" w:type="dxa"/>
            <w:vAlign w:val="center"/>
          </w:tcPr>
          <w:p w14:paraId="41221F00" w14:textId="5D06C8F0" w:rsidR="000B5195" w:rsidRDefault="000B5195" w:rsidP="000B519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[S14]</w:t>
            </w:r>
          </w:p>
        </w:tc>
        <w:tc>
          <w:tcPr>
            <w:tcW w:w="3911" w:type="dxa"/>
          </w:tcPr>
          <w:p w14:paraId="550C2D53" w14:textId="68577DE5" w:rsidR="000B5195" w:rsidRDefault="000B5195" w:rsidP="000B51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[VecinN14] [VecinE14] [VecinS14] [VecinV14]</w:t>
            </w:r>
          </w:p>
        </w:tc>
      </w:tr>
      <w:tr w:rsidR="000B5195" w14:paraId="248DD551" w14:textId="77777777" w:rsidTr="00972019">
        <w:tc>
          <w:tcPr>
            <w:tcW w:w="2029" w:type="dxa"/>
          </w:tcPr>
          <w:p w14:paraId="11F5987E" w14:textId="7F85AACE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[ActP15]</w:t>
            </w:r>
          </w:p>
        </w:tc>
        <w:tc>
          <w:tcPr>
            <w:tcW w:w="1260" w:type="dxa"/>
            <w:vAlign w:val="center"/>
          </w:tcPr>
          <w:p w14:paraId="15E7D066" w14:textId="45F6A143" w:rsidR="000B5195" w:rsidRDefault="000B5195" w:rsidP="000B519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[T15]</w:t>
            </w:r>
          </w:p>
        </w:tc>
        <w:tc>
          <w:tcPr>
            <w:tcW w:w="1170" w:type="dxa"/>
            <w:vAlign w:val="center"/>
          </w:tcPr>
          <w:p w14:paraId="79329C7D" w14:textId="21956E12" w:rsidR="000B5195" w:rsidRDefault="000B5195" w:rsidP="000B51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[P15]</w:t>
            </w:r>
          </w:p>
        </w:tc>
        <w:tc>
          <w:tcPr>
            <w:tcW w:w="1260" w:type="dxa"/>
            <w:vAlign w:val="center"/>
          </w:tcPr>
          <w:p w14:paraId="25AA5389" w14:textId="7CAC5D23" w:rsidR="000B5195" w:rsidRDefault="000B5195" w:rsidP="000B519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[S15]</w:t>
            </w:r>
          </w:p>
        </w:tc>
        <w:tc>
          <w:tcPr>
            <w:tcW w:w="3911" w:type="dxa"/>
          </w:tcPr>
          <w:p w14:paraId="12536672" w14:textId="7B7DF52F" w:rsidR="000B5195" w:rsidRDefault="000B5195" w:rsidP="000B51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[VecinN15] [VecinE15] [VecinS15] [VecinV15]</w:t>
            </w:r>
          </w:p>
        </w:tc>
      </w:tr>
      <w:tr w:rsidR="000B5195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0B5195" w:rsidRDefault="000B5195" w:rsidP="000B51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0B5195" w:rsidRDefault="000B5195" w:rsidP="000B51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0B5195" w:rsidRPr="007D1835" w:rsidRDefault="000B5195" w:rsidP="000B519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0B5195" w:rsidRPr="007D1835" w:rsidRDefault="000B5195" w:rsidP="000B519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</w:t>
            </w:r>
            <w:proofErr w:type="spellStart"/>
            <w:r>
              <w:rPr>
                <w:rFonts w:ascii="Arial" w:hAnsi="Arial" w:cs="Arial"/>
                <w:b/>
                <w:bCs/>
              </w:rPr>
              <w:t>SuprafT</w:t>
            </w:r>
            <w:proofErr w:type="spellEnd"/>
            <w:r>
              <w:rPr>
                <w:rFonts w:ascii="Arial" w:hAnsi="Arial" w:cs="Arial"/>
                <w:b/>
                <w:bCs/>
              </w:rPr>
              <w:t>]</w:t>
            </w:r>
          </w:p>
        </w:tc>
        <w:tc>
          <w:tcPr>
            <w:tcW w:w="3911" w:type="dxa"/>
          </w:tcPr>
          <w:p w14:paraId="14EE9E55" w14:textId="77777777" w:rsidR="000B5195" w:rsidRDefault="000B5195" w:rsidP="000B5195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10302C36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="0055356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grau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5FDC8E6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reia dintre persoanele </w:t>
      </w:r>
      <w:r w:rsidR="00113CCC">
        <w:rPr>
          <w:rFonts w:ascii="Times New Roman" w:hAnsi="Times New Roman"/>
          <w:noProof/>
          <w:sz w:val="20"/>
          <w:szCs w:val="20"/>
          <w:lang w:val="ro-RO"/>
        </w:rPr>
        <w:t>mostenitoare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proofErr w:type="spellStart"/>
            <w:r w:rsidR="00227848">
              <w:rPr>
                <w:b/>
                <w:bCs/>
              </w:rPr>
              <w:t>NumeArendator</w:t>
            </w:r>
            <w:proofErr w:type="spellEnd"/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proofErr w:type="spellStart"/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proofErr w:type="spellEnd"/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</w:t>
            </w:r>
            <w:proofErr w:type="spellStart"/>
            <w:r w:rsidRPr="00A43635">
              <w:rPr>
                <w:rFonts w:ascii="Times New Roman" w:hAnsi="Times New Roman"/>
                <w:sz w:val="20"/>
                <w:szCs w:val="20"/>
              </w:rPr>
              <w:t>FunctieAdministrator</w:t>
            </w:r>
            <w:proofErr w:type="spellEnd"/>
            <w:r w:rsidRPr="00A43635">
              <w:rPr>
                <w:rFonts w:ascii="Times New Roman" w:hAnsi="Times New Roman"/>
                <w:sz w:val="20"/>
                <w:szCs w:val="20"/>
              </w:rPr>
              <w:t>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55A40E86" w14:textId="77777777" w:rsidR="000022B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2642C2FE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9C5E2AE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D777EFD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FA13C3C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43DA8C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8A99AA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D896670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BDCDAC7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51711C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B2195B2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A34AC3C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F1216F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23EAD47" w14:textId="77777777" w:rsidR="000022B4" w:rsidRDefault="000022B4" w:rsidP="000022B4"/>
    <w:p w14:paraId="398A3A89" w14:textId="77777777" w:rsidR="000022B4" w:rsidRDefault="000022B4" w:rsidP="000022B4"/>
    <w:p w14:paraId="06F46707" w14:textId="77777777" w:rsidR="000022B4" w:rsidRDefault="000022B4" w:rsidP="000022B4"/>
    <w:p w14:paraId="69212612" w14:textId="77777777" w:rsidR="000022B4" w:rsidRDefault="000022B4" w:rsidP="000022B4"/>
    <w:p w14:paraId="37BE7906" w14:textId="77777777" w:rsidR="000022B4" w:rsidRPr="00550068" w:rsidRDefault="000022B4" w:rsidP="000022B4">
      <w:pPr>
        <w:rPr>
          <w:rStyle w:val="Strong"/>
          <w:rFonts w:ascii="Times New Roman" w:hAnsi="Times New Roman"/>
          <w:sz w:val="28"/>
          <w:szCs w:val="28"/>
        </w:rPr>
      </w:pPr>
      <w:r w:rsidRPr="00550068">
        <w:rPr>
          <w:rStyle w:val="Strong"/>
        </w:rPr>
        <w:t xml:space="preserve">                            </w:t>
      </w:r>
      <w:r>
        <w:rPr>
          <w:rStyle w:val="Strong"/>
          <w:rFonts w:ascii="Times New Roman" w:hAnsi="Times New Roman"/>
          <w:sz w:val="28"/>
          <w:szCs w:val="28"/>
        </w:rPr>
        <w:t>CĂ</w:t>
      </w:r>
      <w:r w:rsidRPr="00550068">
        <w:rPr>
          <w:rStyle w:val="Strong"/>
          <w:rFonts w:ascii="Times New Roman" w:hAnsi="Times New Roman"/>
          <w:sz w:val="28"/>
          <w:szCs w:val="28"/>
        </w:rPr>
        <w:t>TRE,</w:t>
      </w:r>
    </w:p>
    <w:p w14:paraId="2135B805" w14:textId="77777777" w:rsidR="000022B4" w:rsidRDefault="000022B4" w:rsidP="000022B4">
      <w:pPr>
        <w:rPr>
          <w:rStyle w:val="Strong"/>
          <w:rFonts w:ascii="Times New Roman" w:hAnsi="Times New Roman"/>
          <w:sz w:val="28"/>
          <w:szCs w:val="28"/>
        </w:rPr>
      </w:pPr>
      <w:r w:rsidRPr="00550068">
        <w:rPr>
          <w:rStyle w:val="Strong"/>
          <w:rFonts w:ascii="Times New Roman" w:hAnsi="Times New Roman"/>
          <w:sz w:val="28"/>
          <w:szCs w:val="28"/>
        </w:rPr>
        <w:t xml:space="preserve">                   </w:t>
      </w:r>
      <w:r>
        <w:rPr>
          <w:rStyle w:val="Strong"/>
          <w:rFonts w:ascii="Times New Roman" w:hAnsi="Times New Roman"/>
          <w:sz w:val="28"/>
          <w:szCs w:val="28"/>
        </w:rPr>
        <w:t xml:space="preserve">                PRIMĂ</w:t>
      </w:r>
      <w:r w:rsidRPr="00550068">
        <w:rPr>
          <w:rStyle w:val="Strong"/>
          <w:rFonts w:ascii="Times New Roman" w:hAnsi="Times New Roman"/>
          <w:sz w:val="28"/>
          <w:szCs w:val="28"/>
        </w:rPr>
        <w:t xml:space="preserve">RIA COMUNEI </w:t>
      </w:r>
      <w:r>
        <w:rPr>
          <w:rStyle w:val="Strong"/>
          <w:rFonts w:ascii="Times New Roman" w:hAnsi="Times New Roman"/>
          <w:sz w:val="28"/>
          <w:szCs w:val="28"/>
        </w:rPr>
        <w:t>Ș</w:t>
      </w:r>
      <w:r w:rsidRPr="00550068">
        <w:rPr>
          <w:rStyle w:val="Strong"/>
          <w:rFonts w:ascii="Times New Roman" w:hAnsi="Times New Roman"/>
          <w:sz w:val="28"/>
          <w:szCs w:val="28"/>
        </w:rPr>
        <w:t>OLDANU</w:t>
      </w:r>
    </w:p>
    <w:p w14:paraId="24E14D51" w14:textId="77777777" w:rsidR="000022B4" w:rsidRPr="00550068" w:rsidRDefault="000022B4" w:rsidP="000022B4">
      <w:pPr>
        <w:rPr>
          <w:rStyle w:val="Strong"/>
          <w:rFonts w:ascii="Times New Roman" w:hAnsi="Times New Roman"/>
          <w:sz w:val="28"/>
          <w:szCs w:val="28"/>
        </w:rPr>
      </w:pPr>
    </w:p>
    <w:p w14:paraId="725FEA6C" w14:textId="77777777" w:rsidR="000022B4" w:rsidRPr="00DD512C" w:rsidRDefault="000022B4" w:rsidP="000022B4">
      <w:pPr>
        <w:rPr>
          <w:rFonts w:ascii="Times New Roman" w:hAnsi="Times New Roman"/>
        </w:rPr>
      </w:pPr>
      <w:r w:rsidRPr="00DD512C">
        <w:rPr>
          <w:rFonts w:ascii="Times New Roman" w:hAnsi="Times New Roman"/>
        </w:rPr>
        <w:t xml:space="preserve">                                       </w:t>
      </w:r>
    </w:p>
    <w:p w14:paraId="64B134CE" w14:textId="77777777" w:rsidR="000022B4" w:rsidRPr="00DD512C" w:rsidRDefault="000022B4" w:rsidP="000022B4">
      <w:pPr>
        <w:rPr>
          <w:rFonts w:ascii="Times New Roman" w:hAnsi="Times New Roman"/>
        </w:rPr>
      </w:pPr>
    </w:p>
    <w:p w14:paraId="7D43C189" w14:textId="275F43F8" w:rsidR="000022B4" w:rsidRPr="00A02669" w:rsidRDefault="000022B4" w:rsidP="000022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D512C">
        <w:rPr>
          <w:rFonts w:ascii="Times New Roman" w:hAnsi="Times New Roman"/>
          <w:lang w:val="en-US"/>
        </w:rPr>
        <w:t xml:space="preserve">            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Subsemnatul </w:t>
      </w:r>
      <w:r>
        <w:rPr>
          <w:rFonts w:ascii="Times New Roman" w:hAnsi="Times New Roman"/>
          <w:sz w:val="24"/>
          <w:szCs w:val="24"/>
          <w:lang w:val="en-US"/>
        </w:rPr>
        <w:t>[ADMINISTRATOR]</w:t>
      </w:r>
      <w:r w:rsidRPr="00A02669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calitate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acționar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și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administrator/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reprezentant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legal al [NUMEFIRMA]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sediul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social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02669">
        <w:rPr>
          <w:rFonts w:ascii="Times New Roman" w:hAnsi="Times New Roman"/>
          <w:sz w:val="24"/>
          <w:szCs w:val="24"/>
          <w:lang w:val="en-US"/>
        </w:rPr>
        <w:t>în</w:t>
      </w:r>
      <w:proofErr w:type="spellEnd"/>
      <w:r w:rsidRPr="00A0266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[LOCALITATE_SOC]</w:t>
      </w:r>
      <w:r w:rsidRPr="00A02669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având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CUI [CIF], cu nr. de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înreg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 la ORC [REGCOM],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02669">
        <w:rPr>
          <w:rFonts w:ascii="Times New Roman" w:hAnsi="Times New Roman"/>
          <w:sz w:val="24"/>
          <w:szCs w:val="24"/>
        </w:rPr>
        <w:t>prin prezenta vă înaintez pentru a fi înregistrate în evidențele dumnevoastră contractul/contractele de arendare încheiate</w:t>
      </w:r>
      <w:r>
        <w:rPr>
          <w:rFonts w:ascii="Times New Roman" w:hAnsi="Times New Roman"/>
          <w:sz w:val="24"/>
          <w:szCs w:val="24"/>
        </w:rPr>
        <w:t xml:space="preserve"> între societate</w:t>
      </w:r>
      <w:r w:rsidRPr="00A02669">
        <w:rPr>
          <w:rFonts w:ascii="Times New Roman" w:hAnsi="Times New Roman"/>
          <w:sz w:val="24"/>
          <w:szCs w:val="24"/>
        </w:rPr>
        <w:t xml:space="preserve"> în calitate de arendaș și </w:t>
      </w:r>
      <w:r>
        <w:rPr>
          <w:rFonts w:ascii="Times New Roman" w:hAnsi="Times New Roman"/>
          <w:sz w:val="24"/>
          <w:szCs w:val="24"/>
        </w:rPr>
        <w:t xml:space="preserve">[NUMEARENDATOR] </w:t>
      </w:r>
      <w:r w:rsidRPr="00A02669">
        <w:rPr>
          <w:rFonts w:ascii="Times New Roman" w:hAnsi="Times New Roman"/>
          <w:sz w:val="24"/>
          <w:szCs w:val="24"/>
        </w:rPr>
        <w:t>în calitate de arendator/arendatori.</w:t>
      </w:r>
    </w:p>
    <w:p w14:paraId="2B64AAE5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  <w:r w:rsidRPr="00A02669">
        <w:rPr>
          <w:rFonts w:ascii="Times New Roman" w:hAnsi="Times New Roman"/>
          <w:sz w:val="24"/>
          <w:szCs w:val="24"/>
        </w:rPr>
        <w:t xml:space="preserve">            </w:t>
      </w:r>
    </w:p>
    <w:p w14:paraId="4FFCCC10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A02669">
        <w:rPr>
          <w:rFonts w:ascii="Times New Roman" w:hAnsi="Times New Roman"/>
          <w:sz w:val="24"/>
          <w:szCs w:val="24"/>
        </w:rPr>
        <w:t xml:space="preserve">Atașez prezentei un numar de </w:t>
      </w:r>
      <w:r w:rsidRPr="00F61C1A">
        <w:rPr>
          <w:rFonts w:ascii="Times New Roman" w:hAnsi="Times New Roman"/>
          <w:sz w:val="24"/>
          <w:szCs w:val="24"/>
          <w:u w:val="single"/>
        </w:rPr>
        <w:t>__1___</w:t>
      </w:r>
      <w:r w:rsidRPr="00A02669">
        <w:rPr>
          <w:rFonts w:ascii="Times New Roman" w:hAnsi="Times New Roman"/>
          <w:sz w:val="24"/>
          <w:szCs w:val="24"/>
        </w:rPr>
        <w:t xml:space="preserve"> contracte de arendare în original. </w:t>
      </w:r>
    </w:p>
    <w:p w14:paraId="302D567C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565B9043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11BA438B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31BDDFDF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5C424693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759A6A10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3FE3E0E6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24379F6A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04EB6068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54DE206A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  <w:r w:rsidRPr="00CD34E6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Data </w:t>
      </w:r>
      <w:r w:rsidRPr="00F61C1A">
        <w:rPr>
          <w:rFonts w:ascii="Times New Roman" w:hAnsi="Times New Roman"/>
          <w:sz w:val="24"/>
          <w:szCs w:val="24"/>
          <w:u w:val="single"/>
        </w:rPr>
        <w:t>__[DATA_DOC]__</w:t>
      </w:r>
    </w:p>
    <w:p w14:paraId="688E69E8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3A81DC99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22F8A1F7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376A460A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030DC826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42C41D77" w14:textId="75E4801C" w:rsidR="000022B4" w:rsidRPr="00214B2F" w:rsidRDefault="000022B4" w:rsidP="000022B4">
      <w:pPr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</w:t>
      </w:r>
      <w:proofErr w:type="spellStart"/>
      <w:r w:rsidRPr="00214B2F">
        <w:rPr>
          <w:rFonts w:ascii="Times New Roman" w:hAnsi="Times New Roman"/>
          <w:sz w:val="24"/>
          <w:szCs w:val="24"/>
        </w:rPr>
        <w:t>Nume</w:t>
      </w:r>
      <w:proofErr w:type="spellEnd"/>
      <w:r w:rsidRPr="00214B2F">
        <w:rPr>
          <w:rFonts w:ascii="Times New Roman" w:hAnsi="Times New Roman"/>
          <w:sz w:val="24"/>
          <w:szCs w:val="24"/>
        </w:rPr>
        <w:t xml:space="preserve"> și prenume: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42F6">
        <w:rPr>
          <w:rFonts w:ascii="Times New Roman" w:hAnsi="Times New Roman"/>
          <w:sz w:val="24"/>
          <w:szCs w:val="24"/>
          <w:u w:val="single"/>
        </w:rPr>
        <w:t>[</w:t>
      </w:r>
      <w:r>
        <w:rPr>
          <w:rFonts w:ascii="Times New Roman" w:hAnsi="Times New Roman"/>
          <w:sz w:val="24"/>
          <w:szCs w:val="24"/>
          <w:u w:val="single"/>
        </w:rPr>
        <w:t>ADMINISTRATOR</w:t>
      </w:r>
      <w:r w:rsidRPr="00FB42F6">
        <w:rPr>
          <w:rFonts w:ascii="Times New Roman" w:hAnsi="Times New Roman"/>
          <w:sz w:val="24"/>
          <w:szCs w:val="24"/>
          <w:u w:val="single"/>
        </w:rPr>
        <w:t>]</w:t>
      </w:r>
    </w:p>
    <w:p w14:paraId="78AB38E5" w14:textId="738CD4E0" w:rsidR="000022B4" w:rsidRPr="00214B2F" w:rsidRDefault="000022B4" w:rsidP="000022B4">
      <w:pPr>
        <w:rPr>
          <w:rFonts w:ascii="Times New Roman" w:hAnsi="Times New Roman"/>
          <w:sz w:val="24"/>
          <w:szCs w:val="24"/>
        </w:rPr>
      </w:pPr>
      <w:r w:rsidRPr="00214B2F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14B2F">
        <w:rPr>
          <w:rFonts w:ascii="Times New Roman" w:hAnsi="Times New Roman"/>
          <w:sz w:val="24"/>
          <w:szCs w:val="24"/>
        </w:rPr>
        <w:t>Calitatea</w:t>
      </w:r>
      <w:proofErr w:type="spellEnd"/>
      <w:r w:rsidRPr="00214B2F">
        <w:rPr>
          <w:rFonts w:ascii="Times New Roman" w:hAnsi="Times New Roman"/>
          <w:sz w:val="24"/>
          <w:szCs w:val="24"/>
        </w:rPr>
        <w:t xml:space="preserve">: </w:t>
      </w:r>
      <w:r w:rsidRPr="00FB42F6">
        <w:rPr>
          <w:rFonts w:ascii="Times New Roman" w:hAnsi="Times New Roman"/>
          <w:sz w:val="24"/>
          <w:szCs w:val="24"/>
          <w:u w:val="single"/>
        </w:rPr>
        <w:t>[FUNCTIE</w:t>
      </w:r>
      <w:r>
        <w:rPr>
          <w:rFonts w:ascii="Times New Roman" w:hAnsi="Times New Roman"/>
          <w:sz w:val="24"/>
          <w:szCs w:val="24"/>
          <w:u w:val="single"/>
        </w:rPr>
        <w:t>ADMINISTRATOR</w:t>
      </w:r>
      <w:r w:rsidRPr="00FB42F6">
        <w:rPr>
          <w:rFonts w:ascii="Times New Roman" w:hAnsi="Times New Roman"/>
          <w:sz w:val="24"/>
          <w:szCs w:val="24"/>
          <w:u w:val="single"/>
        </w:rPr>
        <w:t>]</w:t>
      </w:r>
      <w:r w:rsidRPr="00214B2F">
        <w:rPr>
          <w:rFonts w:ascii="Times New Roman" w:hAnsi="Times New Roman"/>
          <w:sz w:val="24"/>
          <w:szCs w:val="24"/>
        </w:rPr>
        <w:t xml:space="preserve"> </w:t>
      </w:r>
    </w:p>
    <w:p w14:paraId="5BB291CA" w14:textId="77777777" w:rsidR="000022B4" w:rsidRPr="00CD34E6" w:rsidRDefault="000022B4" w:rsidP="000022B4">
      <w:r w:rsidRPr="00214B2F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Sematură</w:t>
      </w:r>
      <w:proofErr w:type="spellEnd"/>
      <w:r>
        <w:rPr>
          <w:rFonts w:ascii="Times New Roman" w:hAnsi="Times New Roman"/>
          <w:sz w:val="24"/>
          <w:szCs w:val="24"/>
        </w:rPr>
        <w:t xml:space="preserve"> și </w:t>
      </w:r>
      <w:proofErr w:type="spellStart"/>
      <w:r>
        <w:rPr>
          <w:rFonts w:ascii="Times New Roman" w:hAnsi="Times New Roman"/>
          <w:sz w:val="24"/>
          <w:szCs w:val="24"/>
        </w:rPr>
        <w:t>ștampilă</w:t>
      </w:r>
      <w:proofErr w:type="spellEnd"/>
      <w:r w:rsidRPr="00214B2F">
        <w:rPr>
          <w:rFonts w:ascii="Times New Roman" w:hAnsi="Times New Roman"/>
          <w:sz w:val="24"/>
          <w:szCs w:val="24"/>
        </w:rPr>
        <w:t>: ______________________________</w:t>
      </w:r>
    </w:p>
    <w:p w14:paraId="55207A9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8896BD6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0FB762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212B1DF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0954970" w14:textId="39F0B31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2F099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984612">
    <w:abstractNumId w:val="0"/>
  </w:num>
  <w:num w:numId="2" w16cid:durableId="1441995557">
    <w:abstractNumId w:val="1"/>
  </w:num>
  <w:num w:numId="3" w16cid:durableId="1327051783">
    <w:abstractNumId w:val="3"/>
  </w:num>
  <w:num w:numId="4" w16cid:durableId="396561528">
    <w:abstractNumId w:val="4"/>
  </w:num>
  <w:num w:numId="5" w16cid:durableId="1367415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022B4"/>
    <w:rsid w:val="000178A4"/>
    <w:rsid w:val="00025165"/>
    <w:rsid w:val="00044152"/>
    <w:rsid w:val="000B5195"/>
    <w:rsid w:val="000F4791"/>
    <w:rsid w:val="0010304E"/>
    <w:rsid w:val="00113CCC"/>
    <w:rsid w:val="00193428"/>
    <w:rsid w:val="002067E6"/>
    <w:rsid w:val="00227848"/>
    <w:rsid w:val="0024373B"/>
    <w:rsid w:val="002D4430"/>
    <w:rsid w:val="002F0993"/>
    <w:rsid w:val="002F5996"/>
    <w:rsid w:val="00310C15"/>
    <w:rsid w:val="00313E47"/>
    <w:rsid w:val="00314C63"/>
    <w:rsid w:val="0033537D"/>
    <w:rsid w:val="00392086"/>
    <w:rsid w:val="003A54B6"/>
    <w:rsid w:val="003B23B3"/>
    <w:rsid w:val="003B63A2"/>
    <w:rsid w:val="003E67FA"/>
    <w:rsid w:val="004C599B"/>
    <w:rsid w:val="004C67B1"/>
    <w:rsid w:val="004C7E7F"/>
    <w:rsid w:val="004E69E7"/>
    <w:rsid w:val="0055356D"/>
    <w:rsid w:val="00615B2D"/>
    <w:rsid w:val="00633E37"/>
    <w:rsid w:val="00655719"/>
    <w:rsid w:val="006812CD"/>
    <w:rsid w:val="006A7BCC"/>
    <w:rsid w:val="006C5516"/>
    <w:rsid w:val="0074653F"/>
    <w:rsid w:val="0079157B"/>
    <w:rsid w:val="00797381"/>
    <w:rsid w:val="00880A91"/>
    <w:rsid w:val="00891A16"/>
    <w:rsid w:val="008A1CBE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F0C72"/>
    <w:rsid w:val="00E2365C"/>
    <w:rsid w:val="00E27BE4"/>
    <w:rsid w:val="00E71F9B"/>
    <w:rsid w:val="00EA7748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character" w:styleId="Strong">
    <w:name w:val="Strong"/>
    <w:basedOn w:val="DefaultParagraphFont"/>
    <w:uiPriority w:val="22"/>
    <w:qFormat/>
    <w:rsid w:val="000022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80499-7400-464C-9B49-1F0994545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1215</TotalTime>
  <Pages>5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70</cp:revision>
  <cp:lastPrinted>2018-10-18T08:12:00Z</cp:lastPrinted>
  <dcterms:created xsi:type="dcterms:W3CDTF">2018-10-18T10:51:00Z</dcterms:created>
  <dcterms:modified xsi:type="dcterms:W3CDTF">2026-05-13T14:47:00Z</dcterms:modified>
</cp:coreProperties>
</file>